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E5B" w:rsidRDefault="00DE5E5B" w:rsidP="00833524">
      <w:pPr>
        <w:shd w:val="clear" w:color="auto" w:fill="FFFFFF"/>
        <w:ind w:left="9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СОВЕТ ДЕПУТАТОВ</w:t>
      </w:r>
    </w:p>
    <w:p w:rsidR="00DE5E5B" w:rsidRDefault="00DE5E5B" w:rsidP="00833524">
      <w:pPr>
        <w:shd w:val="clear" w:color="auto" w:fill="FFFFFF"/>
        <w:spacing w:before="10"/>
        <w:ind w:left="86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КОНСТАНТИНОВСКОГО СЕЛЬСОВЕТА</w:t>
      </w:r>
    </w:p>
    <w:p w:rsidR="00DE5E5B" w:rsidRDefault="00DE5E5B" w:rsidP="00833524">
      <w:pPr>
        <w:shd w:val="clear" w:color="auto" w:fill="FFFFFF"/>
        <w:ind w:left="82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ТАТАРСКОГО РАЙОНА НОВОСИБИРСКОЙ ОБЛАСТИ </w:t>
      </w:r>
      <w:r>
        <w:rPr>
          <w:b/>
          <w:bCs/>
          <w:sz w:val="20"/>
          <w:szCs w:val="20"/>
          <w:lang w:val="en-US"/>
        </w:rPr>
        <w:t>IV</w:t>
      </w:r>
      <w:r>
        <w:rPr>
          <w:b/>
          <w:bCs/>
          <w:sz w:val="20"/>
          <w:szCs w:val="20"/>
        </w:rPr>
        <w:t xml:space="preserve"> СОЗЫВА</w:t>
      </w:r>
    </w:p>
    <w:p w:rsidR="00DE5E5B" w:rsidRDefault="00DE5E5B" w:rsidP="00833524">
      <w:pPr>
        <w:shd w:val="clear" w:color="auto" w:fill="FFFFFF"/>
        <w:spacing w:line="610" w:lineRule="exact"/>
        <w:ind w:left="82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РЕШЕНИЕ </w:t>
      </w:r>
    </w:p>
    <w:p w:rsidR="00DE5E5B" w:rsidRDefault="00DE5E5B" w:rsidP="00833524">
      <w:pPr>
        <w:shd w:val="clear" w:color="auto" w:fill="FFFFFF"/>
        <w:spacing w:line="610" w:lineRule="exact"/>
        <w:ind w:left="82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Двадцать седьмой сессии </w:t>
      </w:r>
    </w:p>
    <w:p w:rsidR="00DE5E5B" w:rsidRPr="00D7054D" w:rsidRDefault="00DE5E5B" w:rsidP="00833524">
      <w:pPr>
        <w:shd w:val="clear" w:color="auto" w:fill="FFFFFF"/>
        <w:tabs>
          <w:tab w:val="left" w:pos="8486"/>
        </w:tabs>
        <w:spacing w:before="557"/>
        <w:ind w:left="24"/>
        <w:rPr>
          <w:sz w:val="20"/>
          <w:szCs w:val="20"/>
        </w:rPr>
      </w:pPr>
      <w:r w:rsidRPr="00D7054D">
        <w:rPr>
          <w:sz w:val="20"/>
          <w:szCs w:val="20"/>
        </w:rPr>
        <w:t xml:space="preserve"> «</w:t>
      </w:r>
      <w:r>
        <w:rPr>
          <w:sz w:val="20"/>
          <w:szCs w:val="20"/>
        </w:rPr>
        <w:t>22</w:t>
      </w:r>
      <w:r w:rsidRPr="00D7054D">
        <w:rPr>
          <w:sz w:val="20"/>
          <w:szCs w:val="20"/>
        </w:rPr>
        <w:t>»</w:t>
      </w:r>
      <w:r>
        <w:rPr>
          <w:sz w:val="20"/>
          <w:szCs w:val="20"/>
        </w:rPr>
        <w:t xml:space="preserve"> мая</w:t>
      </w:r>
      <w:r w:rsidRPr="00D7054D">
        <w:rPr>
          <w:sz w:val="20"/>
          <w:szCs w:val="20"/>
        </w:rPr>
        <w:t xml:space="preserve"> 201</w:t>
      </w:r>
      <w:r>
        <w:rPr>
          <w:sz w:val="20"/>
          <w:szCs w:val="20"/>
        </w:rPr>
        <w:t>3</w:t>
      </w:r>
      <w:r w:rsidRPr="00D7054D">
        <w:rPr>
          <w:sz w:val="20"/>
          <w:szCs w:val="20"/>
        </w:rPr>
        <w:t xml:space="preserve"> года</w:t>
      </w:r>
      <w:r w:rsidRPr="00D7054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</w:t>
      </w:r>
      <w:r w:rsidRPr="00D7054D">
        <w:rPr>
          <w:spacing w:val="-10"/>
          <w:sz w:val="20"/>
          <w:szCs w:val="20"/>
        </w:rPr>
        <w:t>№</w:t>
      </w:r>
      <w:r>
        <w:rPr>
          <w:spacing w:val="-10"/>
          <w:sz w:val="20"/>
          <w:szCs w:val="20"/>
        </w:rPr>
        <w:t xml:space="preserve"> </w:t>
      </w:r>
      <w:r w:rsidRPr="00D7054D">
        <w:rPr>
          <w:spacing w:val="-10"/>
          <w:sz w:val="20"/>
          <w:szCs w:val="20"/>
        </w:rPr>
        <w:t>1</w:t>
      </w:r>
    </w:p>
    <w:p w:rsidR="00DE5E5B" w:rsidRPr="00D7054D" w:rsidRDefault="00DE5E5B" w:rsidP="00833524">
      <w:pPr>
        <w:ind w:right="3402"/>
        <w:jc w:val="both"/>
        <w:rPr>
          <w:b/>
          <w:bCs/>
          <w:sz w:val="20"/>
          <w:szCs w:val="20"/>
        </w:rPr>
      </w:pPr>
    </w:p>
    <w:p w:rsidR="00DE5E5B" w:rsidRPr="00D7054D" w:rsidRDefault="00DE5E5B" w:rsidP="00833524">
      <w:pPr>
        <w:ind w:right="-2"/>
        <w:jc w:val="center"/>
        <w:rPr>
          <w:b/>
          <w:bCs/>
          <w:sz w:val="20"/>
          <w:szCs w:val="20"/>
        </w:rPr>
      </w:pPr>
      <w:r w:rsidRPr="00D7054D">
        <w:rPr>
          <w:b/>
          <w:bCs/>
          <w:sz w:val="20"/>
          <w:szCs w:val="20"/>
        </w:rPr>
        <w:t>«</w:t>
      </w:r>
      <w:r>
        <w:rPr>
          <w:b/>
          <w:bCs/>
          <w:sz w:val="20"/>
          <w:szCs w:val="20"/>
        </w:rPr>
        <w:t>Об</w:t>
      </w:r>
      <w:r w:rsidRPr="00D7054D">
        <w:rPr>
          <w:b/>
          <w:bCs/>
          <w:sz w:val="20"/>
          <w:szCs w:val="20"/>
        </w:rPr>
        <w:t xml:space="preserve"> исполнени</w:t>
      </w:r>
      <w:r>
        <w:rPr>
          <w:b/>
          <w:bCs/>
          <w:sz w:val="20"/>
          <w:szCs w:val="20"/>
        </w:rPr>
        <w:t>и</w:t>
      </w:r>
      <w:r w:rsidRPr="00D7054D">
        <w:rPr>
          <w:b/>
          <w:bCs/>
          <w:sz w:val="20"/>
          <w:szCs w:val="20"/>
        </w:rPr>
        <w:t xml:space="preserve"> бюджета</w:t>
      </w:r>
      <w:r>
        <w:rPr>
          <w:b/>
          <w:bCs/>
          <w:sz w:val="20"/>
          <w:szCs w:val="20"/>
        </w:rPr>
        <w:t xml:space="preserve"> муниципального образования Константиновского</w:t>
      </w:r>
      <w:r w:rsidRPr="00D7054D">
        <w:rPr>
          <w:b/>
          <w:bCs/>
          <w:sz w:val="20"/>
          <w:szCs w:val="20"/>
        </w:rPr>
        <w:t xml:space="preserve"> сельсовета Татарского района Новосибирской области за 201</w:t>
      </w:r>
      <w:r>
        <w:rPr>
          <w:b/>
          <w:bCs/>
          <w:sz w:val="20"/>
          <w:szCs w:val="20"/>
        </w:rPr>
        <w:t>2</w:t>
      </w:r>
      <w:r w:rsidRPr="00D7054D">
        <w:rPr>
          <w:b/>
          <w:bCs/>
          <w:sz w:val="20"/>
          <w:szCs w:val="20"/>
        </w:rPr>
        <w:t xml:space="preserve"> год»</w:t>
      </w:r>
    </w:p>
    <w:p w:rsidR="00DE5E5B" w:rsidRPr="00D7054D" w:rsidRDefault="00DE5E5B" w:rsidP="00833524">
      <w:pPr>
        <w:rPr>
          <w:sz w:val="20"/>
          <w:szCs w:val="20"/>
        </w:rPr>
      </w:pPr>
      <w:r w:rsidRPr="00D7054D">
        <w:rPr>
          <w:sz w:val="20"/>
          <w:szCs w:val="20"/>
        </w:rPr>
        <w:t xml:space="preserve">                                                        </w:t>
      </w:r>
    </w:p>
    <w:p w:rsidR="00DE5E5B" w:rsidRPr="00D7054D" w:rsidRDefault="00DE5E5B" w:rsidP="0083352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Pr="00D7054D">
        <w:rPr>
          <w:sz w:val="20"/>
          <w:szCs w:val="20"/>
        </w:rPr>
        <w:t>Совет депутатов</w:t>
      </w:r>
      <w:r>
        <w:rPr>
          <w:sz w:val="20"/>
          <w:szCs w:val="20"/>
        </w:rPr>
        <w:t xml:space="preserve"> Константиновского</w:t>
      </w:r>
      <w:r w:rsidRPr="00F52F05">
        <w:rPr>
          <w:b/>
          <w:bCs/>
          <w:sz w:val="20"/>
          <w:szCs w:val="20"/>
        </w:rPr>
        <w:t xml:space="preserve"> </w:t>
      </w:r>
      <w:r w:rsidRPr="00D7054D">
        <w:rPr>
          <w:sz w:val="20"/>
          <w:szCs w:val="20"/>
        </w:rPr>
        <w:t xml:space="preserve"> сельсовета </w:t>
      </w:r>
    </w:p>
    <w:p w:rsidR="00DE5E5B" w:rsidRPr="00D7054D" w:rsidRDefault="00DE5E5B" w:rsidP="00833524">
      <w:pPr>
        <w:jc w:val="center"/>
        <w:rPr>
          <w:sz w:val="20"/>
          <w:szCs w:val="20"/>
          <w:lang w:eastAsia="en-US"/>
        </w:rPr>
      </w:pPr>
      <w:r w:rsidRPr="00D7054D">
        <w:rPr>
          <w:sz w:val="20"/>
          <w:szCs w:val="20"/>
        </w:rPr>
        <w:t>РЕШИЛ:</w:t>
      </w:r>
    </w:p>
    <w:p w:rsidR="00DE5E5B" w:rsidRDefault="00DE5E5B" w:rsidP="00833524">
      <w:pPr>
        <w:ind w:left="1122"/>
        <w:rPr>
          <w:sz w:val="28"/>
          <w:szCs w:val="28"/>
        </w:rPr>
      </w:pPr>
    </w:p>
    <w:p w:rsidR="00DE5E5B" w:rsidRPr="00C64E1B" w:rsidRDefault="00DE5E5B" w:rsidP="00833524">
      <w:pPr>
        <w:ind w:left="1122"/>
        <w:rPr>
          <w:sz w:val="20"/>
          <w:szCs w:val="20"/>
        </w:rPr>
      </w:pPr>
      <w:r w:rsidRPr="00C64E1B">
        <w:rPr>
          <w:b/>
          <w:bCs/>
          <w:sz w:val="20"/>
          <w:szCs w:val="20"/>
        </w:rPr>
        <w:t>1</w:t>
      </w:r>
      <w:r w:rsidRPr="00C64E1B">
        <w:rPr>
          <w:sz w:val="20"/>
          <w:szCs w:val="20"/>
        </w:rPr>
        <w:t xml:space="preserve">. Утвердить отчет об исполнении бюджета  муниципального образования </w:t>
      </w:r>
      <w:r>
        <w:rPr>
          <w:sz w:val="20"/>
          <w:szCs w:val="20"/>
        </w:rPr>
        <w:t xml:space="preserve">Константиновского </w:t>
      </w:r>
      <w:r w:rsidRPr="00C64E1B">
        <w:rPr>
          <w:sz w:val="20"/>
          <w:szCs w:val="20"/>
        </w:rPr>
        <w:t xml:space="preserve">сельсовета Татарского района Новосибирской области(местного бюджета) за 2012 год  по доходам  в сумме  </w:t>
      </w:r>
      <w:r>
        <w:rPr>
          <w:sz w:val="20"/>
          <w:szCs w:val="20"/>
        </w:rPr>
        <w:t>7976,6</w:t>
      </w:r>
      <w:r w:rsidRPr="00C64E1B">
        <w:rPr>
          <w:sz w:val="20"/>
          <w:szCs w:val="20"/>
        </w:rPr>
        <w:t xml:space="preserve"> тыс рублей, по расходам  в сумме  </w:t>
      </w:r>
      <w:r>
        <w:rPr>
          <w:sz w:val="20"/>
          <w:szCs w:val="20"/>
        </w:rPr>
        <w:t>8456,7</w:t>
      </w:r>
      <w:r w:rsidRPr="00C64E1B">
        <w:rPr>
          <w:sz w:val="20"/>
          <w:szCs w:val="20"/>
        </w:rPr>
        <w:t xml:space="preserve"> тыс. рублей,с превыше</w:t>
      </w:r>
      <w:r>
        <w:rPr>
          <w:sz w:val="20"/>
          <w:szCs w:val="20"/>
        </w:rPr>
        <w:t>нием расходов  над  доходами(дефицит</w:t>
      </w:r>
      <w:r w:rsidRPr="00C64E1B">
        <w:rPr>
          <w:sz w:val="20"/>
          <w:szCs w:val="20"/>
        </w:rPr>
        <w:t xml:space="preserve"> местного бюджета) в сумме  </w:t>
      </w:r>
      <w:r>
        <w:rPr>
          <w:sz w:val="20"/>
          <w:szCs w:val="20"/>
        </w:rPr>
        <w:t>480,1</w:t>
      </w:r>
      <w:r w:rsidRPr="00C64E1B">
        <w:rPr>
          <w:sz w:val="20"/>
          <w:szCs w:val="20"/>
        </w:rPr>
        <w:t>тыс. рублей.</w:t>
      </w:r>
    </w:p>
    <w:p w:rsidR="00DE5E5B" w:rsidRPr="00C64E1B" w:rsidRDefault="00DE5E5B" w:rsidP="00833524">
      <w:pPr>
        <w:ind w:left="1122"/>
        <w:rPr>
          <w:sz w:val="20"/>
          <w:szCs w:val="20"/>
        </w:rPr>
      </w:pPr>
    </w:p>
    <w:p w:rsidR="00DE5E5B" w:rsidRPr="00C64E1B" w:rsidRDefault="00DE5E5B" w:rsidP="00833524">
      <w:pPr>
        <w:ind w:left="1122"/>
        <w:rPr>
          <w:sz w:val="20"/>
          <w:szCs w:val="20"/>
        </w:rPr>
      </w:pPr>
      <w:r w:rsidRPr="00C64E1B">
        <w:rPr>
          <w:b/>
          <w:bCs/>
          <w:sz w:val="20"/>
          <w:szCs w:val="20"/>
        </w:rPr>
        <w:t>2</w:t>
      </w:r>
      <w:r w:rsidRPr="00C64E1B">
        <w:rPr>
          <w:sz w:val="20"/>
          <w:szCs w:val="20"/>
        </w:rPr>
        <w:t>.Утвердить кассовое исполнение доходов местного бюджета за 2012 год:</w:t>
      </w:r>
    </w:p>
    <w:p w:rsidR="00DE5E5B" w:rsidRPr="00C64E1B" w:rsidRDefault="00DE5E5B" w:rsidP="00833524">
      <w:pPr>
        <w:ind w:left="1122"/>
        <w:rPr>
          <w:sz w:val="20"/>
          <w:szCs w:val="20"/>
        </w:rPr>
      </w:pPr>
      <w:r w:rsidRPr="00C64E1B">
        <w:rPr>
          <w:sz w:val="20"/>
          <w:szCs w:val="20"/>
        </w:rPr>
        <w:t xml:space="preserve">   2.1.по кодам классификации доходов бюджетов (по главным администраторам доходов местного бюджета), согласно </w:t>
      </w:r>
      <w:r w:rsidRPr="00C64E1B">
        <w:rPr>
          <w:b/>
          <w:bCs/>
          <w:sz w:val="20"/>
          <w:szCs w:val="20"/>
        </w:rPr>
        <w:t>приложению 1</w:t>
      </w:r>
      <w:r w:rsidRPr="00C64E1B">
        <w:rPr>
          <w:sz w:val="20"/>
          <w:szCs w:val="20"/>
        </w:rPr>
        <w:t xml:space="preserve"> к настоящему  решению;</w:t>
      </w:r>
    </w:p>
    <w:p w:rsidR="00DE5E5B" w:rsidRPr="00C64E1B" w:rsidRDefault="00DE5E5B" w:rsidP="00833524">
      <w:pPr>
        <w:ind w:left="1122"/>
        <w:rPr>
          <w:sz w:val="20"/>
          <w:szCs w:val="20"/>
        </w:rPr>
      </w:pPr>
      <w:r w:rsidRPr="00C64E1B">
        <w:rPr>
          <w:sz w:val="20"/>
          <w:szCs w:val="20"/>
        </w:rPr>
        <w:t xml:space="preserve">   2.2.по кодам видов доходов, подвидов доходов, классификаций сектора государствен</w:t>
      </w:r>
      <w:r>
        <w:rPr>
          <w:sz w:val="20"/>
          <w:szCs w:val="20"/>
        </w:rPr>
        <w:t>ного</w:t>
      </w:r>
    </w:p>
    <w:p w:rsidR="00DE5E5B" w:rsidRPr="00C64E1B" w:rsidRDefault="00DE5E5B" w:rsidP="00833524">
      <w:pPr>
        <w:ind w:left="1122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C64E1B">
        <w:rPr>
          <w:sz w:val="20"/>
          <w:szCs w:val="20"/>
        </w:rPr>
        <w:t xml:space="preserve">управления, относящихся к доходам бюджета, согласно </w:t>
      </w:r>
      <w:r w:rsidRPr="00C64E1B">
        <w:rPr>
          <w:b/>
          <w:bCs/>
          <w:sz w:val="20"/>
          <w:szCs w:val="20"/>
        </w:rPr>
        <w:t>приложению 2</w:t>
      </w:r>
      <w:r w:rsidRPr="00C64E1B">
        <w:rPr>
          <w:sz w:val="20"/>
          <w:szCs w:val="20"/>
        </w:rPr>
        <w:t xml:space="preserve"> к настоящему решению.</w:t>
      </w:r>
    </w:p>
    <w:p w:rsidR="00DE5E5B" w:rsidRPr="00C64E1B" w:rsidRDefault="00DE5E5B" w:rsidP="00833524">
      <w:pPr>
        <w:ind w:left="1122"/>
        <w:rPr>
          <w:sz w:val="20"/>
          <w:szCs w:val="20"/>
        </w:rPr>
      </w:pPr>
    </w:p>
    <w:p w:rsidR="00DE5E5B" w:rsidRPr="00C64E1B" w:rsidRDefault="00DE5E5B" w:rsidP="00833524">
      <w:pPr>
        <w:ind w:left="1122"/>
        <w:rPr>
          <w:sz w:val="20"/>
          <w:szCs w:val="20"/>
        </w:rPr>
      </w:pPr>
      <w:r w:rsidRPr="00C64E1B">
        <w:rPr>
          <w:b/>
          <w:bCs/>
          <w:sz w:val="20"/>
          <w:szCs w:val="20"/>
        </w:rPr>
        <w:t>3</w:t>
      </w:r>
      <w:r w:rsidRPr="00C64E1B">
        <w:rPr>
          <w:sz w:val="20"/>
          <w:szCs w:val="20"/>
        </w:rPr>
        <w:t>. Утвердить кассовое исполнение расходов местного бюджета  за 2012 год:</w:t>
      </w:r>
    </w:p>
    <w:p w:rsidR="00DE5E5B" w:rsidRPr="00C64E1B" w:rsidRDefault="00DE5E5B" w:rsidP="00833524">
      <w:pPr>
        <w:ind w:left="1122"/>
        <w:rPr>
          <w:b/>
          <w:bCs/>
          <w:sz w:val="20"/>
          <w:szCs w:val="20"/>
        </w:rPr>
      </w:pPr>
      <w:r w:rsidRPr="00C64E1B">
        <w:rPr>
          <w:sz w:val="20"/>
          <w:szCs w:val="20"/>
        </w:rPr>
        <w:t xml:space="preserve">     3.1. по ведомственной структуре расходов местного бюджета, согласно</w:t>
      </w:r>
      <w:r>
        <w:rPr>
          <w:sz w:val="20"/>
          <w:szCs w:val="20"/>
        </w:rPr>
        <w:t xml:space="preserve"> </w:t>
      </w:r>
      <w:r w:rsidRPr="00C64E1B">
        <w:rPr>
          <w:b/>
          <w:bCs/>
          <w:sz w:val="20"/>
          <w:szCs w:val="20"/>
        </w:rPr>
        <w:t>приложению 3</w:t>
      </w:r>
    </w:p>
    <w:p w:rsidR="00DE5E5B" w:rsidRPr="00C64E1B" w:rsidRDefault="00DE5E5B" w:rsidP="00833524">
      <w:pPr>
        <w:rPr>
          <w:sz w:val="20"/>
          <w:szCs w:val="20"/>
        </w:rPr>
      </w:pPr>
      <w:r w:rsidRPr="00C64E1B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</w:t>
      </w:r>
      <w:r w:rsidRPr="00C64E1B">
        <w:rPr>
          <w:sz w:val="20"/>
          <w:szCs w:val="20"/>
        </w:rPr>
        <w:t xml:space="preserve">к настоящему  решению                 </w:t>
      </w:r>
    </w:p>
    <w:p w:rsidR="00DE5E5B" w:rsidRPr="00C64E1B" w:rsidRDefault="00DE5E5B" w:rsidP="00833524">
      <w:pPr>
        <w:ind w:left="1122"/>
        <w:rPr>
          <w:sz w:val="20"/>
          <w:szCs w:val="20"/>
        </w:rPr>
      </w:pPr>
      <w:r w:rsidRPr="00C64E1B">
        <w:rPr>
          <w:sz w:val="20"/>
          <w:szCs w:val="20"/>
        </w:rPr>
        <w:t xml:space="preserve">     3.2.по разделам и подразделам классификации расходов бюджетов, согласно </w:t>
      </w:r>
      <w:r w:rsidRPr="00C64E1B">
        <w:rPr>
          <w:b/>
          <w:bCs/>
          <w:sz w:val="20"/>
          <w:szCs w:val="20"/>
        </w:rPr>
        <w:t>приложению 4</w:t>
      </w:r>
    </w:p>
    <w:p w:rsidR="00DE5E5B" w:rsidRPr="00C64E1B" w:rsidRDefault="00DE5E5B" w:rsidP="00833524">
      <w:pPr>
        <w:rPr>
          <w:sz w:val="20"/>
          <w:szCs w:val="20"/>
        </w:rPr>
      </w:pPr>
      <w:r w:rsidRPr="00C64E1B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 xml:space="preserve">   </w:t>
      </w:r>
      <w:r w:rsidRPr="00C64E1B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Pr="00C64E1B">
        <w:rPr>
          <w:sz w:val="20"/>
          <w:szCs w:val="20"/>
        </w:rPr>
        <w:t>к настоящему решению.</w:t>
      </w:r>
    </w:p>
    <w:p w:rsidR="00DE5E5B" w:rsidRPr="00C64E1B" w:rsidRDefault="00DE5E5B" w:rsidP="00833524">
      <w:pPr>
        <w:ind w:left="1122"/>
        <w:rPr>
          <w:sz w:val="20"/>
          <w:szCs w:val="20"/>
        </w:rPr>
      </w:pPr>
    </w:p>
    <w:p w:rsidR="00DE5E5B" w:rsidRPr="00C64E1B" w:rsidRDefault="00DE5E5B" w:rsidP="00833524">
      <w:pPr>
        <w:ind w:left="1122"/>
        <w:rPr>
          <w:sz w:val="20"/>
          <w:szCs w:val="20"/>
        </w:rPr>
      </w:pPr>
      <w:r w:rsidRPr="00C64E1B">
        <w:rPr>
          <w:b/>
          <w:bCs/>
          <w:sz w:val="20"/>
          <w:szCs w:val="20"/>
        </w:rPr>
        <w:t>4</w:t>
      </w:r>
      <w:r w:rsidRPr="00C64E1B">
        <w:rPr>
          <w:sz w:val="20"/>
          <w:szCs w:val="20"/>
        </w:rPr>
        <w:t>.  Утвердить кассовое исполнение  источников финансирования дефицита  местного бюджета  за 2012 год:</w:t>
      </w:r>
    </w:p>
    <w:p w:rsidR="00DE5E5B" w:rsidRPr="00C64E1B" w:rsidRDefault="00DE5E5B" w:rsidP="00833524">
      <w:pPr>
        <w:ind w:left="1122"/>
        <w:rPr>
          <w:sz w:val="20"/>
          <w:szCs w:val="20"/>
        </w:rPr>
      </w:pPr>
      <w:r w:rsidRPr="00C64E1B">
        <w:rPr>
          <w:sz w:val="20"/>
          <w:szCs w:val="20"/>
        </w:rPr>
        <w:t xml:space="preserve">     4.1.по кодам классификации источников финансирования  дефицитов бюджетов (по главным администраторам источников финансирования дефицита местного бюджета)   согласно </w:t>
      </w:r>
      <w:r w:rsidRPr="00C64E1B">
        <w:rPr>
          <w:b/>
          <w:bCs/>
          <w:sz w:val="20"/>
          <w:szCs w:val="20"/>
        </w:rPr>
        <w:t>приложению 5</w:t>
      </w:r>
      <w:r w:rsidRPr="00C64E1B">
        <w:rPr>
          <w:sz w:val="20"/>
          <w:szCs w:val="20"/>
        </w:rPr>
        <w:t xml:space="preserve"> к настоящему решению.: </w:t>
      </w:r>
    </w:p>
    <w:p w:rsidR="00DE5E5B" w:rsidRPr="00C64E1B" w:rsidRDefault="00DE5E5B" w:rsidP="00833524">
      <w:pPr>
        <w:ind w:left="1122"/>
        <w:rPr>
          <w:sz w:val="20"/>
          <w:szCs w:val="20"/>
        </w:rPr>
      </w:pPr>
      <w:r w:rsidRPr="00C64E1B">
        <w:rPr>
          <w:sz w:val="20"/>
          <w:szCs w:val="20"/>
        </w:rPr>
        <w:t xml:space="preserve">     4.2. по  кодам  групп, подгрупп, статей, видов источников  финансирования  дефицитов  бюджетов   классификации  операций  сектора  государственного  управления, относящихся к источникам финансирования дефицитов бюджетов согласно </w:t>
      </w:r>
      <w:r w:rsidRPr="00C64E1B">
        <w:rPr>
          <w:b/>
          <w:bCs/>
          <w:sz w:val="20"/>
          <w:szCs w:val="20"/>
        </w:rPr>
        <w:t>приложению 6</w:t>
      </w:r>
      <w:r w:rsidRPr="00C64E1B">
        <w:rPr>
          <w:sz w:val="20"/>
          <w:szCs w:val="20"/>
        </w:rPr>
        <w:t xml:space="preserve"> к настоящему решению. </w:t>
      </w:r>
    </w:p>
    <w:p w:rsidR="00DE5E5B" w:rsidRPr="00C64E1B" w:rsidRDefault="00DE5E5B" w:rsidP="00833524">
      <w:pPr>
        <w:ind w:left="1122"/>
        <w:rPr>
          <w:sz w:val="20"/>
          <w:szCs w:val="20"/>
        </w:rPr>
      </w:pPr>
    </w:p>
    <w:p w:rsidR="00DE5E5B" w:rsidRPr="00C64E1B" w:rsidRDefault="00DE5E5B" w:rsidP="00833524">
      <w:pPr>
        <w:ind w:left="1122"/>
        <w:rPr>
          <w:sz w:val="20"/>
          <w:szCs w:val="20"/>
        </w:rPr>
      </w:pPr>
      <w:r w:rsidRPr="00C64E1B">
        <w:rPr>
          <w:sz w:val="20"/>
          <w:szCs w:val="20"/>
        </w:rPr>
        <w:t>5.Настоящее  решение вступает в силу  со дня, следующего за дне</w:t>
      </w:r>
      <w:r>
        <w:rPr>
          <w:sz w:val="20"/>
          <w:szCs w:val="20"/>
        </w:rPr>
        <w:t>м его опубликования в  газете «Константиновский</w:t>
      </w:r>
      <w:r w:rsidRPr="00C64E1B">
        <w:rPr>
          <w:sz w:val="20"/>
          <w:szCs w:val="20"/>
        </w:rPr>
        <w:t xml:space="preserve"> вестник»</w:t>
      </w:r>
    </w:p>
    <w:p w:rsidR="00DE5E5B" w:rsidRPr="00C64E1B" w:rsidRDefault="00DE5E5B" w:rsidP="00833524">
      <w:pPr>
        <w:ind w:left="1122"/>
        <w:rPr>
          <w:sz w:val="20"/>
          <w:szCs w:val="20"/>
        </w:rPr>
      </w:pPr>
    </w:p>
    <w:p w:rsidR="00DE5E5B" w:rsidRDefault="00DE5E5B" w:rsidP="00833524">
      <w:pPr>
        <w:ind w:left="1122"/>
        <w:rPr>
          <w:sz w:val="20"/>
          <w:szCs w:val="20"/>
        </w:rPr>
      </w:pPr>
    </w:p>
    <w:p w:rsidR="00DE5E5B" w:rsidRPr="00C64E1B" w:rsidRDefault="00DE5E5B" w:rsidP="00833524">
      <w:pPr>
        <w:ind w:left="1122"/>
        <w:rPr>
          <w:sz w:val="20"/>
          <w:szCs w:val="20"/>
        </w:rPr>
      </w:pPr>
    </w:p>
    <w:p w:rsidR="00DE5E5B" w:rsidRPr="00C64E1B" w:rsidRDefault="00DE5E5B" w:rsidP="00833524">
      <w:pPr>
        <w:ind w:left="1122"/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  <w:sectPr w:rsidR="00DE5E5B" w:rsidRPr="00C64E1B">
          <w:pgSz w:w="11906" w:h="16838"/>
          <w:pgMar w:top="357" w:right="1106" w:bottom="1134" w:left="540" w:header="709" w:footer="709" w:gutter="0"/>
          <w:cols w:space="720"/>
        </w:sectPr>
      </w:pPr>
      <w:r w:rsidRPr="00C64E1B">
        <w:rPr>
          <w:sz w:val="20"/>
          <w:szCs w:val="20"/>
        </w:rPr>
        <w:t xml:space="preserve">                          Глава </w:t>
      </w:r>
      <w:r>
        <w:rPr>
          <w:sz w:val="20"/>
          <w:szCs w:val="20"/>
        </w:rPr>
        <w:t xml:space="preserve">Константиновского </w:t>
      </w:r>
      <w:r w:rsidRPr="00C64E1B">
        <w:rPr>
          <w:sz w:val="20"/>
          <w:szCs w:val="20"/>
        </w:rPr>
        <w:t xml:space="preserve">сельсовета                                                 </w:t>
      </w:r>
      <w:r>
        <w:rPr>
          <w:sz w:val="20"/>
          <w:szCs w:val="20"/>
        </w:rPr>
        <w:t xml:space="preserve">                                      А.Н.Почепец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                 ПРИЛОЖЕНИЕ № 1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</w:t>
      </w:r>
      <w:r>
        <w:rPr>
          <w:i/>
          <w:iCs/>
          <w:sz w:val="20"/>
          <w:szCs w:val="20"/>
        </w:rPr>
        <w:t xml:space="preserve">                     К  решению двадцать седьмой</w:t>
      </w:r>
      <w:r w:rsidRPr="00C64E1B">
        <w:rPr>
          <w:i/>
          <w:iCs/>
          <w:sz w:val="20"/>
          <w:szCs w:val="20"/>
        </w:rPr>
        <w:t xml:space="preserve">  сессии  четвертого созыва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</w:t>
      </w:r>
      <w:r>
        <w:rPr>
          <w:i/>
          <w:iCs/>
          <w:sz w:val="20"/>
          <w:szCs w:val="20"/>
        </w:rPr>
        <w:t>Константиновского совета депутатов  от22.05</w:t>
      </w:r>
      <w:r w:rsidRPr="00C64E1B">
        <w:rPr>
          <w:i/>
          <w:iCs/>
          <w:sz w:val="20"/>
          <w:szCs w:val="20"/>
        </w:rPr>
        <w:t>.2013 г.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« Об  исполнении бюджета   муниципального 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образования </w:t>
      </w:r>
      <w:r>
        <w:rPr>
          <w:i/>
          <w:iCs/>
          <w:sz w:val="20"/>
          <w:szCs w:val="20"/>
        </w:rPr>
        <w:t>Константиновского</w:t>
      </w:r>
      <w:r w:rsidRPr="00C64E1B">
        <w:rPr>
          <w:i/>
          <w:iCs/>
          <w:sz w:val="20"/>
          <w:szCs w:val="20"/>
        </w:rPr>
        <w:t xml:space="preserve"> сельсовета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Татарского района Новосибирской области за 2012 год»</w:t>
      </w: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ab/>
      </w:r>
    </w:p>
    <w:p w:rsidR="00DE5E5B" w:rsidRPr="00C64E1B" w:rsidRDefault="00DE5E5B" w:rsidP="00833524">
      <w:pPr>
        <w:rPr>
          <w:b/>
          <w:bCs/>
          <w:sz w:val="20"/>
          <w:szCs w:val="20"/>
        </w:rPr>
      </w:pP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>Кассовое исполнение доходов местного бюджета за 2012 год по кодам классификации доходов бюджетов (по главным администраторам доходов местного бюджета)</w:t>
      </w:r>
    </w:p>
    <w:p w:rsidR="00DE5E5B" w:rsidRPr="00C64E1B" w:rsidRDefault="00DE5E5B" w:rsidP="00833524">
      <w:pPr>
        <w:rPr>
          <w:b/>
          <w:bCs/>
          <w:sz w:val="20"/>
          <w:szCs w:val="20"/>
        </w:rPr>
      </w:pP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Тыс.руб.</w:t>
      </w:r>
    </w:p>
    <w:tbl>
      <w:tblPr>
        <w:tblW w:w="103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145"/>
        <w:gridCol w:w="2686"/>
        <w:gridCol w:w="4409"/>
        <w:gridCol w:w="2094"/>
      </w:tblGrid>
      <w:tr w:rsidR="00DE5E5B" w:rsidRPr="00C64E1B">
        <w:trPr>
          <w:trHeight w:val="897"/>
        </w:trPr>
        <w:tc>
          <w:tcPr>
            <w:tcW w:w="38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pStyle w:val="Heading2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Код</w:t>
            </w:r>
          </w:p>
          <w:p w:rsidR="00DE5E5B" w:rsidRPr="00C64E1B" w:rsidRDefault="00DE5E5B" w:rsidP="00E03964">
            <w:pPr>
              <w:pStyle w:val="Heading2"/>
              <w:ind w:left="0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бюджетной классификации </w:t>
            </w:r>
          </w:p>
        </w:tc>
        <w:tc>
          <w:tcPr>
            <w:tcW w:w="4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pStyle w:val="Heading1"/>
              <w:ind w:left="0"/>
              <w:jc w:val="left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Кассовое исполнение </w:t>
            </w:r>
          </w:p>
        </w:tc>
      </w:tr>
      <w:tr w:rsidR="00DE5E5B" w:rsidRPr="00C64E1B">
        <w:trPr>
          <w:trHeight w:val="871"/>
        </w:trPr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Главного </w:t>
            </w:r>
          </w:p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админис-</w:t>
            </w:r>
          </w:p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тратора</w:t>
            </w:r>
          </w:p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 доходов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pStyle w:val="Heading2"/>
              <w:ind w:left="0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Доходов местного бюджета</w:t>
            </w:r>
          </w:p>
        </w:tc>
        <w:tc>
          <w:tcPr>
            <w:tcW w:w="4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pStyle w:val="Heading2"/>
              <w:rPr>
                <w:sz w:val="20"/>
                <w:szCs w:val="20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ДОХОДЫ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64E1B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64E1B">
              <w:rPr>
                <w:b/>
                <w:bCs/>
                <w:sz w:val="20"/>
                <w:szCs w:val="20"/>
              </w:rPr>
              <w:t>ВСЕГО</w:t>
            </w:r>
          </w:p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7976,6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 xml:space="preserve">администрация </w:t>
            </w:r>
            <w:r>
              <w:rPr>
                <w:b/>
                <w:bCs/>
                <w:sz w:val="20"/>
                <w:szCs w:val="20"/>
              </w:rPr>
              <w:t xml:space="preserve">Константиновского  </w:t>
            </w:r>
            <w:r w:rsidRPr="00C64E1B">
              <w:rPr>
                <w:b/>
                <w:bCs/>
                <w:sz w:val="20"/>
                <w:szCs w:val="20"/>
              </w:rPr>
              <w:t>сельсовета Татарского района Новосибирской области</w:t>
            </w:r>
          </w:p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2 02 01001 10 0000 151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Дотации бюджетам поселений на выравнивание  бюджетной обеспеченности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4616,6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2 02 02077 10 0000 151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Субсидии бюджетам поселений на бюджетные инвестиции в объекты капитального строительства собственности муниципальных образований    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793,9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2 02 02999 10 0000 151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474,9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2 02 03015 10 0000 151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69,0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2 02 03024 10 0000 151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0,1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2 02 04012 10 0000 151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2 07 05000 10 0000 180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1761,6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023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администрация Татарского района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4,0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023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1 11 05013 10 0000 120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182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1 01 02010 01 0000 110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 Федерации       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146,0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182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1 06 01030 10 0000 110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182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1 06 06013 10 0000 110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182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1 06 06023 10 0000 110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66,2</w:t>
            </w:r>
          </w:p>
        </w:tc>
      </w:tr>
      <w:tr w:rsidR="00DE5E5B" w:rsidRPr="00C64E1B"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182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1 09 04053 10 0000 110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</w:tbl>
    <w:p w:rsidR="00DE5E5B" w:rsidRPr="00C64E1B" w:rsidRDefault="00DE5E5B" w:rsidP="00833524">
      <w:pPr>
        <w:rPr>
          <w:sz w:val="20"/>
          <w:szCs w:val="20"/>
        </w:rPr>
        <w:sectPr w:rsidR="00DE5E5B" w:rsidRPr="00C64E1B">
          <w:pgSz w:w="11906" w:h="16838"/>
          <w:pgMar w:top="357" w:right="1106" w:bottom="1134" w:left="540" w:header="709" w:footer="709" w:gutter="0"/>
          <w:cols w:space="708"/>
          <w:docGrid w:linePitch="360"/>
        </w:sectPr>
      </w:pP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                 ПРИЛОЖЕНИЕ № </w:t>
      </w:r>
      <w:r>
        <w:rPr>
          <w:i/>
          <w:iCs/>
          <w:sz w:val="20"/>
          <w:szCs w:val="20"/>
        </w:rPr>
        <w:t>2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К  решению </w:t>
      </w:r>
      <w:r>
        <w:rPr>
          <w:i/>
          <w:iCs/>
          <w:sz w:val="20"/>
          <w:szCs w:val="20"/>
        </w:rPr>
        <w:t>двадцать седьмой</w:t>
      </w:r>
      <w:r w:rsidRPr="00C64E1B">
        <w:rPr>
          <w:i/>
          <w:iCs/>
          <w:sz w:val="20"/>
          <w:szCs w:val="20"/>
        </w:rPr>
        <w:t xml:space="preserve">  сессии  четвертого созыва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</w:t>
      </w:r>
      <w:r>
        <w:rPr>
          <w:i/>
          <w:iCs/>
          <w:sz w:val="20"/>
          <w:szCs w:val="20"/>
        </w:rPr>
        <w:t>Константиновского</w:t>
      </w:r>
      <w:r w:rsidRPr="00C64E1B">
        <w:rPr>
          <w:i/>
          <w:iCs/>
          <w:sz w:val="20"/>
          <w:szCs w:val="20"/>
        </w:rPr>
        <w:t xml:space="preserve"> совета депутатов  от  </w:t>
      </w:r>
      <w:r>
        <w:rPr>
          <w:i/>
          <w:iCs/>
          <w:sz w:val="20"/>
          <w:szCs w:val="20"/>
        </w:rPr>
        <w:t>22.05</w:t>
      </w:r>
      <w:r w:rsidRPr="00C64E1B">
        <w:rPr>
          <w:i/>
          <w:iCs/>
          <w:sz w:val="20"/>
          <w:szCs w:val="20"/>
        </w:rPr>
        <w:t>.2013 г.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« Об  исполнении бюджета   муниципального 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образования </w:t>
      </w:r>
      <w:r>
        <w:rPr>
          <w:i/>
          <w:iCs/>
          <w:sz w:val="20"/>
          <w:szCs w:val="20"/>
        </w:rPr>
        <w:t>Константиновского</w:t>
      </w:r>
      <w:r w:rsidRPr="00C64E1B">
        <w:rPr>
          <w:i/>
          <w:iCs/>
          <w:sz w:val="20"/>
          <w:szCs w:val="20"/>
        </w:rPr>
        <w:t xml:space="preserve"> сельсовета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Татарского района Новосибирской области за 2012 год»</w:t>
      </w:r>
    </w:p>
    <w:p w:rsidR="00DE5E5B" w:rsidRPr="00C64E1B" w:rsidRDefault="00DE5E5B" w:rsidP="00833524">
      <w:pPr>
        <w:jc w:val="right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 xml:space="preserve">                                                             </w:t>
      </w:r>
    </w:p>
    <w:p w:rsidR="00DE5E5B" w:rsidRPr="00C64E1B" w:rsidRDefault="00DE5E5B" w:rsidP="00833524">
      <w:pPr>
        <w:jc w:val="right"/>
        <w:rPr>
          <w:b/>
          <w:bCs/>
          <w:sz w:val="20"/>
          <w:szCs w:val="20"/>
        </w:rPr>
      </w:pP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</w:p>
    <w:p w:rsidR="00DE5E5B" w:rsidRPr="00C64E1B" w:rsidRDefault="00DE5E5B" w:rsidP="00833524">
      <w:pPr>
        <w:ind w:left="1122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 xml:space="preserve">Кассовое исполнение по доходам местного бюджета за 2012 год по кодам видов доходов, подвидов доходов, классификации сектора государственного управления, относящихся к доходам бюджета </w:t>
      </w:r>
    </w:p>
    <w:p w:rsidR="00DE5E5B" w:rsidRPr="00C64E1B" w:rsidRDefault="00DE5E5B" w:rsidP="00833524">
      <w:pPr>
        <w:ind w:left="1122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 xml:space="preserve">                                                                    </w:t>
      </w:r>
    </w:p>
    <w:p w:rsidR="00DE5E5B" w:rsidRPr="00C64E1B" w:rsidRDefault="00DE5E5B" w:rsidP="00833524">
      <w:pPr>
        <w:ind w:left="1122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Тыс.руб.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100"/>
        <w:gridCol w:w="5049"/>
        <w:gridCol w:w="2327"/>
      </w:tblGrid>
      <w:tr w:rsidR="00DE5E5B" w:rsidRPr="00C64E1B">
        <w:trPr>
          <w:trHeight w:val="897"/>
        </w:trPr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pStyle w:val="Heading2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Код</w:t>
            </w:r>
          </w:p>
          <w:p w:rsidR="00DE5E5B" w:rsidRPr="00C64E1B" w:rsidRDefault="00DE5E5B" w:rsidP="00E03964">
            <w:pPr>
              <w:pStyle w:val="Heading2"/>
              <w:ind w:left="0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бюджетной классификации Российской Федерации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pStyle w:val="Heading1"/>
              <w:ind w:left="0"/>
              <w:jc w:val="left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Наименование групп, подгрупп, статей, подстатей  элементов, подвидов,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Кассовое исполнение 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254,0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146,0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1 01 02000 01 0000 110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146,0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1 01 02010 01 0000 110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 Федерации       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146,0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97,5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6,3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1 06 01030 10 0000 110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91,3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1 06 06013 10 0000 110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1 06 06023 10 0000 110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66,3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1 09 04000 00 0000 110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ЗАДОЛЖЕННОСТЬ И ПЕРЕРАСЧЕТЫ ПО ОТМЕНЕННЫМ НАЛОГАМ,СБОРАМ И ИНЫМ ОБЯЗАТЕЛЬНЫМ ПЛАТЕЖАМ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6,5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1 09 04053 10 0000 110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4,0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1 11 05013 10 0000 120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7721,4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5959,8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2 02 01000 00 0000 151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jc w:val="both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4616,6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2  02 0100110 0000  151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Дотации бюджетам поселений на выравнивание  бюджетной обеспеченности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4616,6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2 02 02000 00 0000 151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1268,8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2 02 02077 10 0000 151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Субсидии бюджетам поселений на бюджетные инвестиции в объекты капитального строительства собственности муниципальных образований    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793,9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2 02 02999 10 0000 151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474,9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2 02 03000 00 0000 151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jc w:val="both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69,1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2 02 03015 10 0000 151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69,0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2 02 03024 10 0000 151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0,1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2 02 04000 00 0000 151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 xml:space="preserve">Иные межбюджетные трансферты   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6,5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2 02 04012 10 0000 151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317B0D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317B0D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317B0D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1761,6</w:t>
            </w:r>
          </w:p>
        </w:tc>
      </w:tr>
      <w:tr w:rsidR="00DE5E5B" w:rsidRPr="00C64E1B"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317B0D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2 07 05000 10 0000 180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317B0D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317B0D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1761,6</w:t>
            </w:r>
          </w:p>
        </w:tc>
      </w:tr>
      <w:tr w:rsidR="00DE5E5B" w:rsidRPr="00C64E1B">
        <w:trPr>
          <w:trHeight w:val="520"/>
        </w:trPr>
        <w:tc>
          <w:tcPr>
            <w:tcW w:w="3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</w:p>
          <w:p w:rsidR="00DE5E5B" w:rsidRPr="00C64E1B" w:rsidRDefault="00DE5E5B" w:rsidP="00E03964">
            <w:pPr>
              <w:pStyle w:val="Heading4"/>
              <w:rPr>
                <w:sz w:val="20"/>
                <w:szCs w:val="20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7976,6</w:t>
            </w:r>
          </w:p>
        </w:tc>
      </w:tr>
    </w:tbl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                 ПРИЛОЖЕНИЕ № </w:t>
      </w:r>
      <w:r>
        <w:rPr>
          <w:i/>
          <w:iCs/>
          <w:sz w:val="20"/>
          <w:szCs w:val="20"/>
        </w:rPr>
        <w:t>3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К  решению </w:t>
      </w:r>
      <w:r>
        <w:rPr>
          <w:i/>
          <w:iCs/>
          <w:sz w:val="20"/>
          <w:szCs w:val="20"/>
        </w:rPr>
        <w:t xml:space="preserve">двадцать седьмой сессии  </w:t>
      </w:r>
      <w:r w:rsidRPr="00C64E1B">
        <w:rPr>
          <w:i/>
          <w:iCs/>
          <w:sz w:val="20"/>
          <w:szCs w:val="20"/>
        </w:rPr>
        <w:t xml:space="preserve"> четвертого созыва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</w:t>
      </w:r>
      <w:r>
        <w:rPr>
          <w:i/>
          <w:iCs/>
          <w:sz w:val="20"/>
          <w:szCs w:val="20"/>
        </w:rPr>
        <w:t>Константиновского</w:t>
      </w:r>
      <w:r w:rsidRPr="00C64E1B">
        <w:rPr>
          <w:i/>
          <w:iCs/>
          <w:sz w:val="20"/>
          <w:szCs w:val="20"/>
        </w:rPr>
        <w:t xml:space="preserve"> совета депутатов  от  </w:t>
      </w:r>
      <w:r>
        <w:rPr>
          <w:i/>
          <w:iCs/>
          <w:sz w:val="20"/>
          <w:szCs w:val="20"/>
        </w:rPr>
        <w:t>22.05</w:t>
      </w:r>
      <w:r w:rsidRPr="00C64E1B">
        <w:rPr>
          <w:i/>
          <w:iCs/>
          <w:sz w:val="20"/>
          <w:szCs w:val="20"/>
        </w:rPr>
        <w:t>.2013 г.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« Об  исполнении бюджета   муниципального 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образования </w:t>
      </w:r>
      <w:r>
        <w:rPr>
          <w:i/>
          <w:iCs/>
          <w:sz w:val="20"/>
          <w:szCs w:val="20"/>
        </w:rPr>
        <w:t xml:space="preserve">Константиновского </w:t>
      </w:r>
      <w:r w:rsidRPr="00C64E1B">
        <w:rPr>
          <w:i/>
          <w:iCs/>
          <w:sz w:val="20"/>
          <w:szCs w:val="20"/>
        </w:rPr>
        <w:t>сельсовета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Татарского района Новосибирской области за 2012 год»</w:t>
      </w:r>
    </w:p>
    <w:p w:rsidR="00DE5E5B" w:rsidRPr="00C64E1B" w:rsidRDefault="00DE5E5B" w:rsidP="00833524">
      <w:pPr>
        <w:jc w:val="right"/>
        <w:rPr>
          <w:sz w:val="20"/>
          <w:szCs w:val="20"/>
        </w:rPr>
      </w:pP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 xml:space="preserve">                                                                                                            </w:t>
      </w: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 xml:space="preserve">Кассовое исполнение расходов местного бюджета </w:t>
      </w: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 xml:space="preserve"> за 2012 год по ведомственной структуре расходов местного бюджета</w:t>
      </w:r>
    </w:p>
    <w:p w:rsidR="00DE5E5B" w:rsidRPr="00C64E1B" w:rsidRDefault="00DE5E5B" w:rsidP="00833524">
      <w:pPr>
        <w:jc w:val="right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 xml:space="preserve">                                                         Тыс.руб.</w:t>
      </w:r>
      <w:r w:rsidRPr="00C64E1B">
        <w:rPr>
          <w:b/>
          <w:bCs/>
          <w:sz w:val="20"/>
          <w:szCs w:val="20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"/>
        <w:gridCol w:w="4649"/>
        <w:gridCol w:w="848"/>
        <w:gridCol w:w="534"/>
        <w:gridCol w:w="859"/>
        <w:gridCol w:w="1236"/>
        <w:gridCol w:w="862"/>
        <w:gridCol w:w="1482"/>
      </w:tblGrid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Кассовое исполнение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 xml:space="preserve">администрация </w:t>
            </w:r>
            <w:r>
              <w:rPr>
                <w:b/>
                <w:bCs/>
                <w:sz w:val="20"/>
                <w:szCs w:val="20"/>
              </w:rPr>
              <w:t>Константиновского</w:t>
            </w:r>
            <w:r w:rsidRPr="00C64E1B">
              <w:rPr>
                <w:b/>
                <w:bCs/>
                <w:sz w:val="20"/>
                <w:szCs w:val="20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8456,7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2112,1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 xml:space="preserve">Функционирование высшего должностного лица субъекта Российской федерации и муниципального образования  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394,1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 Федерации и органов местного самоуправления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0020000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394,1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0020300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394,1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0020300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394,1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1679,1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Руководство и управление в сфере установленных функций органов 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04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0020000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1679,1</w:t>
            </w:r>
          </w:p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04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0020400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1679,0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04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0020400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1679,0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Осуществление полномочий по решению вопросов в сфере административных правонарушений    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859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04</w:t>
            </w:r>
          </w:p>
        </w:tc>
        <w:tc>
          <w:tcPr>
            <w:tcW w:w="1236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0020513</w:t>
            </w:r>
          </w:p>
        </w:tc>
        <w:tc>
          <w:tcPr>
            <w:tcW w:w="862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0,1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859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04</w:t>
            </w:r>
          </w:p>
        </w:tc>
        <w:tc>
          <w:tcPr>
            <w:tcW w:w="1236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0020513</w:t>
            </w:r>
          </w:p>
        </w:tc>
        <w:tc>
          <w:tcPr>
            <w:tcW w:w="862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0,1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</w:tcPr>
          <w:p w:rsidR="00DE5E5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E5E5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9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36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38,9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 власти субъектов РФ и органов местного самоуправления</w:t>
            </w:r>
          </w:p>
        </w:tc>
        <w:tc>
          <w:tcPr>
            <w:tcW w:w="848" w:type="dxa"/>
          </w:tcPr>
          <w:p w:rsidR="00DE5E5B" w:rsidRDefault="00DE5E5B" w:rsidP="00E03964">
            <w:pPr>
              <w:jc w:val="center"/>
              <w:rPr>
                <w:sz w:val="20"/>
                <w:szCs w:val="20"/>
              </w:rPr>
            </w:pPr>
          </w:p>
          <w:p w:rsidR="00DE5E5B" w:rsidRDefault="00DE5E5B" w:rsidP="00E03964">
            <w:pPr>
              <w:jc w:val="center"/>
              <w:rPr>
                <w:sz w:val="20"/>
                <w:szCs w:val="20"/>
              </w:rPr>
            </w:pPr>
          </w:p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859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06</w:t>
            </w:r>
          </w:p>
        </w:tc>
        <w:tc>
          <w:tcPr>
            <w:tcW w:w="1236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0020000</w:t>
            </w:r>
          </w:p>
        </w:tc>
        <w:tc>
          <w:tcPr>
            <w:tcW w:w="862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</w:tcPr>
          <w:p w:rsidR="00DE5E5B" w:rsidRDefault="00DE5E5B" w:rsidP="00E03964">
            <w:pPr>
              <w:jc w:val="center"/>
              <w:rPr>
                <w:sz w:val="20"/>
                <w:szCs w:val="20"/>
              </w:rPr>
            </w:pPr>
          </w:p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859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06</w:t>
            </w:r>
          </w:p>
        </w:tc>
        <w:tc>
          <w:tcPr>
            <w:tcW w:w="1236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0020400</w:t>
            </w:r>
          </w:p>
        </w:tc>
        <w:tc>
          <w:tcPr>
            <w:tcW w:w="862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  <w:vAlign w:val="bottom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DE5E5B" w:rsidRPr="00C64E1B" w:rsidTr="00CB15C4">
        <w:tc>
          <w:tcPr>
            <w:tcW w:w="4655" w:type="dxa"/>
            <w:gridSpan w:val="2"/>
            <w:vAlign w:val="bottom"/>
          </w:tcPr>
          <w:p w:rsidR="00DE5E5B" w:rsidRPr="00C64E1B" w:rsidRDefault="00DE5E5B" w:rsidP="00E039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DE5E5B" w:rsidRPr="00C64E1B" w:rsidTr="00CB15C4">
        <w:tc>
          <w:tcPr>
            <w:tcW w:w="4655" w:type="dxa"/>
            <w:gridSpan w:val="2"/>
            <w:vAlign w:val="bottom"/>
          </w:tcPr>
          <w:p w:rsidR="00DE5E5B" w:rsidRPr="00C64E1B" w:rsidRDefault="00DE5E5B" w:rsidP="00E039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  <w:lang w:val="en-US"/>
              </w:rPr>
              <w:t>Мобилизационная  и вневойсковая подготовка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03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0010000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69,0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03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0013600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69,0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03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0013600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69,0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6,5</w:t>
            </w:r>
          </w:p>
        </w:tc>
      </w:tr>
      <w:tr w:rsidR="00DE5E5B" w:rsidRPr="00C64E1B" w:rsidTr="00CB15C4">
        <w:tc>
          <w:tcPr>
            <w:tcW w:w="4655" w:type="dxa"/>
            <w:gridSpan w:val="2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6,5</w:t>
            </w:r>
          </w:p>
        </w:tc>
      </w:tr>
      <w:tr w:rsidR="00DE5E5B" w:rsidRPr="00C64E1B" w:rsidTr="00CB15C4">
        <w:tc>
          <w:tcPr>
            <w:tcW w:w="4655" w:type="dxa"/>
            <w:gridSpan w:val="2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C64E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03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09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0700000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03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09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0700400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03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09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0700400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013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Национальная  экономика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136,1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136,1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C64E1B">
              <w:rPr>
                <w:sz w:val="20"/>
                <w:szCs w:val="20"/>
              </w:rPr>
              <w:t>егиональные целевые программы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04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5220000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136,1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Подпрограмма "Территориальное планирование Новосибирской области"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04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5223201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136,1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04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5223201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136,1</w:t>
            </w:r>
          </w:p>
        </w:tc>
      </w:tr>
      <w:tr w:rsidR="00DE5E5B" w:rsidRPr="00C64E1B" w:rsidTr="00CB15C4">
        <w:trPr>
          <w:gridBefore w:val="1"/>
          <w:wBefore w:w="6" w:type="dxa"/>
          <w:trHeight w:val="224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3852,9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3638,3</w:t>
            </w:r>
          </w:p>
        </w:tc>
      </w:tr>
      <w:tr w:rsidR="00DE5E5B" w:rsidRPr="00C64E1B">
        <w:trPr>
          <w:gridBefore w:val="1"/>
          <w:wBefore w:w="6" w:type="dxa"/>
        </w:trPr>
        <w:tc>
          <w:tcPr>
            <w:tcW w:w="4649" w:type="dxa"/>
          </w:tcPr>
          <w:p w:rsidR="00DE5E5B" w:rsidRPr="005C6228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Федеральная целевая программа «Социальное развитие села до 2013года»</w:t>
            </w:r>
          </w:p>
        </w:tc>
        <w:tc>
          <w:tcPr>
            <w:tcW w:w="848" w:type="dxa"/>
          </w:tcPr>
          <w:p w:rsidR="00DE5E5B" w:rsidRPr="005C6228" w:rsidRDefault="00DE5E5B" w:rsidP="00E039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5C6228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5C6228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Pr="005C6228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1001100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793,9</w:t>
            </w:r>
          </w:p>
        </w:tc>
      </w:tr>
      <w:tr w:rsidR="00DE5E5B" w:rsidRPr="00C64E1B">
        <w:trPr>
          <w:gridBefore w:val="1"/>
          <w:wBefore w:w="6" w:type="dxa"/>
        </w:trPr>
        <w:tc>
          <w:tcPr>
            <w:tcW w:w="4649" w:type="dxa"/>
          </w:tcPr>
          <w:p w:rsidR="00DE5E5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48" w:type="dxa"/>
          </w:tcPr>
          <w:p w:rsidR="00DE5E5B" w:rsidRDefault="00DE5E5B" w:rsidP="00E039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1001100</w:t>
            </w:r>
          </w:p>
        </w:tc>
        <w:tc>
          <w:tcPr>
            <w:tcW w:w="862" w:type="dxa"/>
          </w:tcPr>
          <w:p w:rsidR="00DE5E5B" w:rsidRPr="008D7F7D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</w:t>
            </w:r>
          </w:p>
        </w:tc>
        <w:tc>
          <w:tcPr>
            <w:tcW w:w="1482" w:type="dxa"/>
          </w:tcPr>
          <w:p w:rsidR="00DE5E5B" w:rsidRPr="008D7F7D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793,9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3400000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59,0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Расходы, возникающие при выполнении полномочий органов местного самоуправления по вопросам местного значения в части снабжения населения топливом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3408302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59,0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3408302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006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59,0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Поддержка коммунального хозяйства 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3510000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2785,4</w:t>
            </w:r>
          </w:p>
        </w:tc>
      </w:tr>
      <w:tr w:rsidR="00DE5E5B" w:rsidRPr="00C64E1B" w:rsidTr="00CB15C4">
        <w:trPr>
          <w:gridBefore w:val="1"/>
          <w:wBefore w:w="6" w:type="dxa"/>
          <w:trHeight w:val="331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3510500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2785,4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3510500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2785,4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214,6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03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6000000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214,6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03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6000100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03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6000100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2152,0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2152,0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08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4400000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2152,0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Субсидии государственным бюджетным и автономным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08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4402100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2152,0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Субсидии государственным бюджетным учреждениям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08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4402100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798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2152,0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9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6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2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43,3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9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36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2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43,3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10</w:t>
            </w:r>
          </w:p>
        </w:tc>
        <w:tc>
          <w:tcPr>
            <w:tcW w:w="859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12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4910000</w:t>
            </w:r>
          </w:p>
        </w:tc>
        <w:tc>
          <w:tcPr>
            <w:tcW w:w="862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43,3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8" w:type="dxa"/>
          </w:tcPr>
          <w:p w:rsidR="00DE5E5B" w:rsidRDefault="00DE5E5B" w:rsidP="00E03964">
            <w:pPr>
              <w:jc w:val="center"/>
              <w:rPr>
                <w:sz w:val="20"/>
                <w:szCs w:val="20"/>
              </w:rPr>
            </w:pPr>
          </w:p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10</w:t>
            </w:r>
          </w:p>
        </w:tc>
        <w:tc>
          <w:tcPr>
            <w:tcW w:w="859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12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4910100</w:t>
            </w:r>
          </w:p>
        </w:tc>
        <w:tc>
          <w:tcPr>
            <w:tcW w:w="862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</w:tcPr>
          <w:p w:rsidR="00DE5E5B" w:rsidRDefault="00DE5E5B" w:rsidP="00E03964">
            <w:pPr>
              <w:jc w:val="center"/>
              <w:rPr>
                <w:sz w:val="20"/>
                <w:szCs w:val="20"/>
              </w:rPr>
            </w:pPr>
          </w:p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43,3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10</w:t>
            </w:r>
          </w:p>
        </w:tc>
        <w:tc>
          <w:tcPr>
            <w:tcW w:w="859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12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4910100</w:t>
            </w:r>
          </w:p>
        </w:tc>
        <w:tc>
          <w:tcPr>
            <w:tcW w:w="862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005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43,3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bottom"/>
          </w:tcPr>
          <w:p w:rsidR="00DE5E5B" w:rsidRPr="00C64E1B" w:rsidRDefault="00DE5E5B" w:rsidP="00E039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9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36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84,7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  <w:vAlign w:val="bottom"/>
          </w:tcPr>
          <w:p w:rsidR="00DE5E5B" w:rsidRPr="00C64E1B" w:rsidRDefault="00DE5E5B" w:rsidP="00E039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34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9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36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84,7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11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5120000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Мероприятия в области здравоохранения, спорта и физической культуры, туризма 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11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5129700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</w:t>
            </w:r>
          </w:p>
        </w:tc>
      </w:tr>
      <w:tr w:rsidR="00DE5E5B" w:rsidRPr="00C64E1B" w:rsidTr="00CB15C4">
        <w:trPr>
          <w:gridBefore w:val="1"/>
          <w:wBefore w:w="6" w:type="dxa"/>
        </w:trPr>
        <w:tc>
          <w:tcPr>
            <w:tcW w:w="4649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534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11</w:t>
            </w:r>
          </w:p>
        </w:tc>
        <w:tc>
          <w:tcPr>
            <w:tcW w:w="859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1236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5129700</w:t>
            </w:r>
          </w:p>
        </w:tc>
        <w:tc>
          <w:tcPr>
            <w:tcW w:w="86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</w:t>
            </w:r>
          </w:p>
        </w:tc>
      </w:tr>
    </w:tbl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                 ПРИЛОЖЕНИЕ № </w:t>
      </w:r>
      <w:r>
        <w:rPr>
          <w:i/>
          <w:iCs/>
          <w:sz w:val="20"/>
          <w:szCs w:val="20"/>
        </w:rPr>
        <w:t>4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К  решению </w:t>
      </w:r>
      <w:r>
        <w:rPr>
          <w:i/>
          <w:iCs/>
          <w:sz w:val="20"/>
          <w:szCs w:val="20"/>
        </w:rPr>
        <w:t>двадцать седьмой</w:t>
      </w:r>
      <w:r w:rsidRPr="00C64E1B">
        <w:rPr>
          <w:i/>
          <w:iCs/>
          <w:sz w:val="20"/>
          <w:szCs w:val="20"/>
        </w:rPr>
        <w:t xml:space="preserve">  сессии  четвертого созыва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</w:t>
      </w:r>
      <w:r>
        <w:rPr>
          <w:i/>
          <w:iCs/>
          <w:sz w:val="20"/>
          <w:szCs w:val="20"/>
        </w:rPr>
        <w:t xml:space="preserve">                             Константиновского</w:t>
      </w:r>
      <w:r w:rsidRPr="00C64E1B">
        <w:rPr>
          <w:i/>
          <w:iCs/>
          <w:sz w:val="20"/>
          <w:szCs w:val="20"/>
        </w:rPr>
        <w:t xml:space="preserve"> совета депутатов  от  </w:t>
      </w:r>
      <w:r>
        <w:rPr>
          <w:i/>
          <w:iCs/>
          <w:sz w:val="20"/>
          <w:szCs w:val="20"/>
        </w:rPr>
        <w:t>22.05</w:t>
      </w:r>
      <w:r w:rsidRPr="00C64E1B">
        <w:rPr>
          <w:i/>
          <w:iCs/>
          <w:sz w:val="20"/>
          <w:szCs w:val="20"/>
        </w:rPr>
        <w:t>.2013 г.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« Об  исполнении бюджета   муниципального 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Образования</w:t>
      </w:r>
      <w:r>
        <w:rPr>
          <w:i/>
          <w:iCs/>
          <w:sz w:val="20"/>
          <w:szCs w:val="20"/>
        </w:rPr>
        <w:t xml:space="preserve"> Константиновского</w:t>
      </w:r>
      <w:r w:rsidRPr="00C64E1B">
        <w:rPr>
          <w:i/>
          <w:iCs/>
          <w:sz w:val="20"/>
          <w:szCs w:val="20"/>
        </w:rPr>
        <w:t xml:space="preserve"> сельсовета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Татарского района Новосибирской области за 2012 год»</w:t>
      </w:r>
    </w:p>
    <w:p w:rsidR="00DE5E5B" w:rsidRPr="00C64E1B" w:rsidRDefault="00DE5E5B" w:rsidP="00833524">
      <w:pPr>
        <w:jc w:val="right"/>
        <w:rPr>
          <w:sz w:val="20"/>
          <w:szCs w:val="20"/>
        </w:rPr>
      </w:pPr>
    </w:p>
    <w:p w:rsidR="00DE5E5B" w:rsidRPr="00C64E1B" w:rsidRDefault="00DE5E5B" w:rsidP="00833524">
      <w:pPr>
        <w:jc w:val="right"/>
        <w:rPr>
          <w:b/>
          <w:bCs/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>Кассовое исполнение расходов местного бюджета за 2012 год по разделам и подразделам классификации расходов бюджетов</w:t>
      </w:r>
    </w:p>
    <w:p w:rsidR="00DE5E5B" w:rsidRPr="00C64E1B" w:rsidRDefault="00DE5E5B" w:rsidP="00833524">
      <w:pPr>
        <w:jc w:val="both"/>
        <w:rPr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8"/>
        <w:gridCol w:w="636"/>
        <w:gridCol w:w="670"/>
        <w:gridCol w:w="3150"/>
      </w:tblGrid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36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670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3150" w:type="dxa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Кассовое исполнение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2112,1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 xml:space="preserve">Функционирование высшего должностного лица субъекта Российской федерации и муниципального образования  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394,1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04</w:t>
            </w: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1679,1</w:t>
            </w:r>
          </w:p>
        </w:tc>
      </w:tr>
      <w:tr w:rsidR="00DE5E5B" w:rsidRPr="00C64E1B">
        <w:trPr>
          <w:trHeight w:val="248"/>
        </w:trPr>
        <w:tc>
          <w:tcPr>
            <w:tcW w:w="4788" w:type="dxa"/>
          </w:tcPr>
          <w:p w:rsidR="00DE5E5B" w:rsidRPr="00C64E1B" w:rsidRDefault="00DE5E5B" w:rsidP="00E03964">
            <w:pPr>
              <w:pStyle w:val="BodyTextIndent"/>
              <w:ind w:left="0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06</w:t>
            </w: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DE5E5B" w:rsidRPr="00C64E1B">
        <w:trPr>
          <w:trHeight w:val="140"/>
        </w:trPr>
        <w:tc>
          <w:tcPr>
            <w:tcW w:w="4788" w:type="dxa"/>
            <w:vAlign w:val="bottom"/>
          </w:tcPr>
          <w:p w:rsidR="00DE5E5B" w:rsidRPr="00C64E1B" w:rsidRDefault="00DE5E5B" w:rsidP="00E039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DE5E5B" w:rsidRPr="00C64E1B">
        <w:trPr>
          <w:trHeight w:val="422"/>
        </w:trPr>
        <w:tc>
          <w:tcPr>
            <w:tcW w:w="4788" w:type="dxa"/>
            <w:vAlign w:val="bottom"/>
          </w:tcPr>
          <w:p w:rsidR="00DE5E5B" w:rsidRPr="00C64E1B" w:rsidRDefault="00DE5E5B" w:rsidP="00E03964">
            <w:pPr>
              <w:rPr>
                <w:color w:val="000000"/>
                <w:sz w:val="20"/>
                <w:szCs w:val="20"/>
              </w:rPr>
            </w:pPr>
            <w:r w:rsidRPr="00C64E1B">
              <w:rPr>
                <w:color w:val="000000"/>
                <w:sz w:val="20"/>
                <w:szCs w:val="20"/>
                <w:lang w:val="en-US"/>
              </w:rPr>
              <w:t>Мобилизационная  и вневойсковая подготовка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03</w:t>
            </w: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69,0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6,5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03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09</w:t>
            </w: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Национальная  экономика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136,1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04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12</w:t>
            </w: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136,1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3852,9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02</w:t>
            </w: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3638,3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03</w:t>
            </w: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2152,0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Культура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08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01</w:t>
            </w: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2152,0</w:t>
            </w:r>
          </w:p>
        </w:tc>
      </w:tr>
      <w:tr w:rsidR="00DE5E5B" w:rsidRPr="00C64E1B">
        <w:tc>
          <w:tcPr>
            <w:tcW w:w="4788" w:type="dxa"/>
            <w:vAlign w:val="center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43,3</w:t>
            </w:r>
          </w:p>
        </w:tc>
      </w:tr>
      <w:tr w:rsidR="00DE5E5B" w:rsidRPr="00C64E1B">
        <w:tc>
          <w:tcPr>
            <w:tcW w:w="4788" w:type="dxa"/>
            <w:vAlign w:val="center"/>
          </w:tcPr>
          <w:p w:rsidR="00DE5E5B" w:rsidRPr="00C64E1B" w:rsidRDefault="00DE5E5B" w:rsidP="00E03964">
            <w:pPr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color w:val="000000"/>
                <w:sz w:val="20"/>
                <w:szCs w:val="20"/>
              </w:rPr>
            </w:pPr>
            <w:r w:rsidRPr="00C64E1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color w:val="000000"/>
                <w:sz w:val="20"/>
                <w:szCs w:val="20"/>
              </w:rPr>
            </w:pPr>
            <w:r w:rsidRPr="00C64E1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43,3</w:t>
            </w:r>
          </w:p>
        </w:tc>
      </w:tr>
      <w:tr w:rsidR="00DE5E5B" w:rsidRPr="00C64E1B">
        <w:tc>
          <w:tcPr>
            <w:tcW w:w="4788" w:type="dxa"/>
            <w:vAlign w:val="bottom"/>
          </w:tcPr>
          <w:p w:rsidR="00DE5E5B" w:rsidRPr="00C64E1B" w:rsidRDefault="00DE5E5B" w:rsidP="00E039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4E1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84,7</w:t>
            </w:r>
          </w:p>
        </w:tc>
      </w:tr>
      <w:tr w:rsidR="00DE5E5B" w:rsidRPr="00C64E1B">
        <w:tc>
          <w:tcPr>
            <w:tcW w:w="4788" w:type="dxa"/>
            <w:vAlign w:val="bottom"/>
          </w:tcPr>
          <w:p w:rsidR="00DE5E5B" w:rsidRPr="00C64E1B" w:rsidRDefault="00DE5E5B" w:rsidP="00E03964">
            <w:pPr>
              <w:rPr>
                <w:color w:val="000000"/>
                <w:sz w:val="20"/>
                <w:szCs w:val="20"/>
              </w:rPr>
            </w:pPr>
            <w:r w:rsidRPr="00C64E1B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11</w:t>
            </w: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 w:rsidRPr="00C64E1B">
              <w:rPr>
                <w:sz w:val="20"/>
                <w:szCs w:val="20"/>
              </w:rPr>
              <w:t>05</w:t>
            </w: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</w:t>
            </w:r>
          </w:p>
        </w:tc>
      </w:tr>
      <w:tr w:rsidR="00DE5E5B" w:rsidRPr="00C64E1B">
        <w:tc>
          <w:tcPr>
            <w:tcW w:w="4788" w:type="dxa"/>
          </w:tcPr>
          <w:p w:rsidR="00DE5E5B" w:rsidRPr="00C64E1B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C64E1B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636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DE5E5B" w:rsidRPr="00C64E1B" w:rsidRDefault="00DE5E5B" w:rsidP="00E039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8456,7</w:t>
            </w:r>
          </w:p>
        </w:tc>
      </w:tr>
    </w:tbl>
    <w:p w:rsidR="00DE5E5B" w:rsidRPr="00C64E1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 xml:space="preserve">                                                                                              </w:t>
      </w: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Default="00DE5E5B" w:rsidP="00833524">
      <w:pPr>
        <w:rPr>
          <w:b/>
          <w:bCs/>
          <w:sz w:val="20"/>
          <w:szCs w:val="20"/>
        </w:rPr>
      </w:pP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 xml:space="preserve">   </w:t>
      </w: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ПРИЛОЖЕНИЕ № </w:t>
      </w:r>
      <w:r>
        <w:rPr>
          <w:i/>
          <w:iCs/>
          <w:sz w:val="20"/>
          <w:szCs w:val="20"/>
        </w:rPr>
        <w:t>5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К  решению </w:t>
      </w:r>
      <w:r>
        <w:rPr>
          <w:i/>
          <w:iCs/>
          <w:sz w:val="20"/>
          <w:szCs w:val="20"/>
        </w:rPr>
        <w:t>двадцать седьмой</w:t>
      </w:r>
      <w:r w:rsidRPr="00C64E1B">
        <w:rPr>
          <w:i/>
          <w:iCs/>
          <w:sz w:val="20"/>
          <w:szCs w:val="20"/>
        </w:rPr>
        <w:t xml:space="preserve">  сессии  четвертого созыва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</w:t>
      </w:r>
      <w:r>
        <w:rPr>
          <w:i/>
          <w:iCs/>
          <w:sz w:val="20"/>
          <w:szCs w:val="20"/>
        </w:rPr>
        <w:t>Константиновского</w:t>
      </w:r>
      <w:r w:rsidRPr="00C64E1B">
        <w:rPr>
          <w:i/>
          <w:iCs/>
          <w:sz w:val="20"/>
          <w:szCs w:val="20"/>
        </w:rPr>
        <w:t xml:space="preserve"> совета депутатов  от  </w:t>
      </w:r>
      <w:r>
        <w:rPr>
          <w:i/>
          <w:iCs/>
          <w:sz w:val="20"/>
          <w:szCs w:val="20"/>
        </w:rPr>
        <w:t>22.05</w:t>
      </w:r>
      <w:r w:rsidRPr="00C64E1B">
        <w:rPr>
          <w:i/>
          <w:iCs/>
          <w:sz w:val="20"/>
          <w:szCs w:val="20"/>
        </w:rPr>
        <w:t>.2013 г.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« Об  исполнении бюджета   муниципального 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образования </w:t>
      </w:r>
      <w:r>
        <w:rPr>
          <w:i/>
          <w:iCs/>
          <w:sz w:val="20"/>
          <w:szCs w:val="20"/>
        </w:rPr>
        <w:t>Константиновского</w:t>
      </w:r>
      <w:r w:rsidRPr="00C64E1B">
        <w:rPr>
          <w:i/>
          <w:iCs/>
          <w:sz w:val="20"/>
          <w:szCs w:val="20"/>
        </w:rPr>
        <w:t xml:space="preserve"> сельсовета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Татарского района Новосибирской области за 2012 год»</w:t>
      </w:r>
    </w:p>
    <w:p w:rsidR="00DE5E5B" w:rsidRPr="00C64E1B" w:rsidRDefault="00DE5E5B" w:rsidP="00833524">
      <w:pPr>
        <w:jc w:val="right"/>
        <w:rPr>
          <w:b/>
          <w:bCs/>
          <w:sz w:val="20"/>
          <w:szCs w:val="20"/>
        </w:rPr>
      </w:pP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>Кассовое исполнение  по источникам финансирования дефицита  местного бюджета  за 2012 год по кодам классификации источников финансирования дефицитов бюджетов</w:t>
      </w: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>(по главным администраторам источников финансирования дефицита местного бюджета)</w:t>
      </w: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</w:p>
    <w:p w:rsidR="00DE5E5B" w:rsidRPr="00C64E1B" w:rsidRDefault="00DE5E5B" w:rsidP="00833524">
      <w:pPr>
        <w:rPr>
          <w:b/>
          <w:bCs/>
          <w:sz w:val="20"/>
          <w:szCs w:val="20"/>
        </w:rPr>
      </w:pPr>
      <w:r w:rsidRPr="00C64E1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Pr="00C64E1B">
        <w:rPr>
          <w:b/>
          <w:bCs/>
          <w:sz w:val="20"/>
          <w:szCs w:val="20"/>
        </w:rPr>
        <w:t>Тыс.руб.</w:t>
      </w:r>
    </w:p>
    <w:tbl>
      <w:tblPr>
        <w:tblW w:w="107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0"/>
        <w:gridCol w:w="2713"/>
        <w:gridCol w:w="4569"/>
        <w:gridCol w:w="2360"/>
      </w:tblGrid>
      <w:tr w:rsidR="00DE5E5B" w:rsidRPr="00C64E1B">
        <w:tc>
          <w:tcPr>
            <w:tcW w:w="3783" w:type="dxa"/>
            <w:gridSpan w:val="2"/>
          </w:tcPr>
          <w:p w:rsidR="00DE5E5B" w:rsidRPr="00966E49" w:rsidRDefault="00DE5E5B" w:rsidP="00E03964">
            <w:pPr>
              <w:pStyle w:val="Heading2"/>
              <w:rPr>
                <w:sz w:val="20"/>
                <w:szCs w:val="20"/>
              </w:rPr>
            </w:pPr>
            <w:r w:rsidRPr="00966E49">
              <w:rPr>
                <w:sz w:val="20"/>
                <w:szCs w:val="20"/>
              </w:rPr>
              <w:t>Код</w:t>
            </w:r>
          </w:p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sz w:val="20"/>
                <w:szCs w:val="20"/>
              </w:rPr>
              <w:t>бюджетной классификации</w:t>
            </w:r>
          </w:p>
        </w:tc>
        <w:tc>
          <w:tcPr>
            <w:tcW w:w="4569" w:type="dxa"/>
            <w:vMerge w:val="restart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360" w:type="dxa"/>
            <w:vMerge w:val="restart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Кассовое исполнение</w:t>
            </w:r>
          </w:p>
        </w:tc>
      </w:tr>
      <w:tr w:rsidR="00DE5E5B" w:rsidRPr="00C64E1B">
        <w:tc>
          <w:tcPr>
            <w:tcW w:w="107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Главного админи-</w:t>
            </w:r>
          </w:p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стратора</w:t>
            </w:r>
          </w:p>
        </w:tc>
        <w:tc>
          <w:tcPr>
            <w:tcW w:w="2713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Источника финансирования дефицита местного бюджета</w:t>
            </w:r>
          </w:p>
        </w:tc>
        <w:tc>
          <w:tcPr>
            <w:tcW w:w="4569" w:type="dxa"/>
            <w:vMerge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E5E5B" w:rsidRPr="00C64E1B">
        <w:tc>
          <w:tcPr>
            <w:tcW w:w="8352" w:type="dxa"/>
            <w:gridSpan w:val="3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36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</w:t>
            </w:r>
          </w:p>
        </w:tc>
      </w:tr>
      <w:tr w:rsidR="00DE5E5B" w:rsidRPr="00C64E1B">
        <w:tc>
          <w:tcPr>
            <w:tcW w:w="107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2713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9" w:type="dxa"/>
          </w:tcPr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Константиновского</w:t>
            </w:r>
            <w:r w:rsidRPr="00966E49">
              <w:rPr>
                <w:b/>
                <w:bCs/>
                <w:sz w:val="20"/>
                <w:szCs w:val="20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236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</w:t>
            </w:r>
          </w:p>
        </w:tc>
      </w:tr>
      <w:tr w:rsidR="00DE5E5B" w:rsidRPr="00C64E1B">
        <w:tc>
          <w:tcPr>
            <w:tcW w:w="107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2713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4569" w:type="dxa"/>
          </w:tcPr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6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</w:t>
            </w:r>
          </w:p>
        </w:tc>
      </w:tr>
      <w:tr w:rsidR="00DE5E5B" w:rsidRPr="00C64E1B">
        <w:tc>
          <w:tcPr>
            <w:tcW w:w="107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2713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 xml:space="preserve"> 01 05 00 00 00 0000 500</w:t>
            </w:r>
          </w:p>
        </w:tc>
        <w:tc>
          <w:tcPr>
            <w:tcW w:w="4569" w:type="dxa"/>
          </w:tcPr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36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-8046,6</w:t>
            </w:r>
          </w:p>
        </w:tc>
      </w:tr>
      <w:tr w:rsidR="00DE5E5B" w:rsidRPr="00C64E1B">
        <w:tc>
          <w:tcPr>
            <w:tcW w:w="107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2713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 xml:space="preserve"> 01 05 02 01 00 0000 510</w:t>
            </w:r>
          </w:p>
        </w:tc>
        <w:tc>
          <w:tcPr>
            <w:tcW w:w="4569" w:type="dxa"/>
          </w:tcPr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36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-8046,6</w:t>
            </w:r>
          </w:p>
        </w:tc>
      </w:tr>
      <w:tr w:rsidR="00DE5E5B" w:rsidRPr="00C64E1B">
        <w:tc>
          <w:tcPr>
            <w:tcW w:w="1070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2713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 w:rsidRPr="00966E49">
              <w:rPr>
                <w:sz w:val="20"/>
                <w:szCs w:val="20"/>
              </w:rPr>
              <w:t xml:space="preserve"> 01 05 02 01 10 0000 510</w:t>
            </w:r>
          </w:p>
        </w:tc>
        <w:tc>
          <w:tcPr>
            <w:tcW w:w="4569" w:type="dxa"/>
          </w:tcPr>
          <w:p w:rsidR="00DE5E5B" w:rsidRPr="00966E49" w:rsidRDefault="00DE5E5B" w:rsidP="00E03964">
            <w:pPr>
              <w:rPr>
                <w:sz w:val="20"/>
                <w:szCs w:val="20"/>
              </w:rPr>
            </w:pPr>
            <w:r w:rsidRPr="00966E49">
              <w:rPr>
                <w:sz w:val="20"/>
                <w:szCs w:val="20"/>
              </w:rPr>
              <w:t>Увеличение прочих остатков денежных средств бюджетов поселения</w:t>
            </w:r>
          </w:p>
        </w:tc>
        <w:tc>
          <w:tcPr>
            <w:tcW w:w="2360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-8046,6</w:t>
            </w:r>
          </w:p>
        </w:tc>
      </w:tr>
      <w:tr w:rsidR="00DE5E5B" w:rsidRPr="00C64E1B">
        <w:tc>
          <w:tcPr>
            <w:tcW w:w="107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2713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 xml:space="preserve"> 01 05 00 00 00 0000 600</w:t>
            </w:r>
          </w:p>
        </w:tc>
        <w:tc>
          <w:tcPr>
            <w:tcW w:w="4569" w:type="dxa"/>
          </w:tcPr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36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8456,7</w:t>
            </w:r>
          </w:p>
        </w:tc>
      </w:tr>
      <w:tr w:rsidR="00DE5E5B" w:rsidRPr="00C64E1B">
        <w:tc>
          <w:tcPr>
            <w:tcW w:w="107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2713" w:type="dxa"/>
          </w:tcPr>
          <w:p w:rsidR="00DE5E5B" w:rsidRPr="00966E49" w:rsidRDefault="00DE5E5B" w:rsidP="00966E49">
            <w:pPr>
              <w:ind w:left="20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 xml:space="preserve">     01 05 02 01 00 0000 610</w:t>
            </w:r>
          </w:p>
        </w:tc>
        <w:tc>
          <w:tcPr>
            <w:tcW w:w="4569" w:type="dxa"/>
          </w:tcPr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Уменьшение  прочих остатков денежных средств бюджетов</w:t>
            </w:r>
          </w:p>
        </w:tc>
        <w:tc>
          <w:tcPr>
            <w:tcW w:w="2360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8456,7</w:t>
            </w:r>
          </w:p>
        </w:tc>
      </w:tr>
      <w:tr w:rsidR="00DE5E5B" w:rsidRPr="00C64E1B">
        <w:tc>
          <w:tcPr>
            <w:tcW w:w="1070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</w:t>
            </w:r>
          </w:p>
        </w:tc>
        <w:tc>
          <w:tcPr>
            <w:tcW w:w="2713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 w:rsidRPr="00966E49">
              <w:rPr>
                <w:sz w:val="20"/>
                <w:szCs w:val="20"/>
              </w:rPr>
              <w:t xml:space="preserve"> 01 05 02 01 10 0000 610</w:t>
            </w:r>
          </w:p>
        </w:tc>
        <w:tc>
          <w:tcPr>
            <w:tcW w:w="4569" w:type="dxa"/>
          </w:tcPr>
          <w:p w:rsidR="00DE5E5B" w:rsidRPr="00966E49" w:rsidRDefault="00DE5E5B" w:rsidP="00E03964">
            <w:pPr>
              <w:rPr>
                <w:sz w:val="20"/>
                <w:szCs w:val="20"/>
              </w:rPr>
            </w:pPr>
            <w:r w:rsidRPr="00966E49">
              <w:rPr>
                <w:sz w:val="20"/>
                <w:szCs w:val="20"/>
              </w:rPr>
              <w:t>уменьшение прочих остатков денежных средств бюджетов поселения</w:t>
            </w:r>
          </w:p>
        </w:tc>
        <w:tc>
          <w:tcPr>
            <w:tcW w:w="2360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8456,7</w:t>
            </w:r>
          </w:p>
        </w:tc>
      </w:tr>
    </w:tbl>
    <w:p w:rsidR="00DE5E5B" w:rsidRPr="00C64E1B" w:rsidRDefault="00DE5E5B" w:rsidP="00833524">
      <w:pPr>
        <w:jc w:val="center"/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  <w:r w:rsidRPr="00C64E1B">
        <w:rPr>
          <w:sz w:val="20"/>
          <w:szCs w:val="20"/>
        </w:rPr>
        <w:t xml:space="preserve">                                                                                  </w:t>
      </w: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ПРИЛОЖЕНИЕ № </w:t>
      </w:r>
      <w:r>
        <w:rPr>
          <w:i/>
          <w:iCs/>
          <w:sz w:val="20"/>
          <w:szCs w:val="20"/>
        </w:rPr>
        <w:t>6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К  решению </w:t>
      </w:r>
      <w:r>
        <w:rPr>
          <w:i/>
          <w:iCs/>
          <w:sz w:val="20"/>
          <w:szCs w:val="20"/>
        </w:rPr>
        <w:t>двадцать седьмой</w:t>
      </w:r>
      <w:r w:rsidRPr="00C64E1B">
        <w:rPr>
          <w:i/>
          <w:iCs/>
          <w:sz w:val="20"/>
          <w:szCs w:val="20"/>
        </w:rPr>
        <w:t xml:space="preserve">  сессии  четвертого созыва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</w:t>
      </w:r>
      <w:r>
        <w:rPr>
          <w:i/>
          <w:iCs/>
          <w:sz w:val="20"/>
          <w:szCs w:val="20"/>
        </w:rPr>
        <w:t>Константиновского</w:t>
      </w:r>
      <w:r w:rsidRPr="00C64E1B">
        <w:rPr>
          <w:i/>
          <w:iCs/>
          <w:sz w:val="20"/>
          <w:szCs w:val="20"/>
        </w:rPr>
        <w:t xml:space="preserve"> совета депутатов  от  </w:t>
      </w:r>
      <w:r>
        <w:rPr>
          <w:i/>
          <w:iCs/>
          <w:sz w:val="20"/>
          <w:szCs w:val="20"/>
        </w:rPr>
        <w:t>22.05</w:t>
      </w:r>
      <w:r w:rsidRPr="00C64E1B">
        <w:rPr>
          <w:i/>
          <w:iCs/>
          <w:sz w:val="20"/>
          <w:szCs w:val="20"/>
        </w:rPr>
        <w:t>.2013 г.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   « Об  исполнении бюджета   муниципального 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образования </w:t>
      </w:r>
      <w:r>
        <w:rPr>
          <w:i/>
          <w:iCs/>
          <w:sz w:val="20"/>
          <w:szCs w:val="20"/>
        </w:rPr>
        <w:t>Константиновского</w:t>
      </w:r>
      <w:r w:rsidRPr="00C64E1B">
        <w:rPr>
          <w:i/>
          <w:iCs/>
          <w:sz w:val="20"/>
          <w:szCs w:val="20"/>
        </w:rPr>
        <w:t xml:space="preserve"> сельсовета</w:t>
      </w:r>
    </w:p>
    <w:p w:rsidR="00DE5E5B" w:rsidRPr="00C64E1B" w:rsidRDefault="00DE5E5B" w:rsidP="00833524">
      <w:pPr>
        <w:jc w:val="right"/>
        <w:rPr>
          <w:i/>
          <w:iCs/>
          <w:sz w:val="20"/>
          <w:szCs w:val="20"/>
        </w:rPr>
      </w:pPr>
      <w:r w:rsidRPr="00C64E1B">
        <w:rPr>
          <w:i/>
          <w:iCs/>
          <w:sz w:val="20"/>
          <w:szCs w:val="20"/>
        </w:rPr>
        <w:t xml:space="preserve">                                                                              Татарского района Новосибирской области за 2012 год»</w:t>
      </w:r>
    </w:p>
    <w:p w:rsidR="00DE5E5B" w:rsidRPr="00C64E1B" w:rsidRDefault="00DE5E5B" w:rsidP="00833524">
      <w:pPr>
        <w:jc w:val="right"/>
        <w:rPr>
          <w:b/>
          <w:bCs/>
          <w:sz w:val="20"/>
          <w:szCs w:val="20"/>
        </w:rPr>
      </w:pPr>
    </w:p>
    <w:p w:rsidR="00DE5E5B" w:rsidRPr="00C64E1B" w:rsidRDefault="00DE5E5B" w:rsidP="00833524">
      <w:pPr>
        <w:jc w:val="center"/>
        <w:rPr>
          <w:sz w:val="20"/>
          <w:szCs w:val="20"/>
        </w:rPr>
      </w:pP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>Кассовое исполнение  по источникам финансирования дефицита  местного бюджета  за 2012 год по кодам групп, подгрупп, статей, видов 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</w: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</w:p>
    <w:p w:rsidR="00DE5E5B" w:rsidRPr="00C64E1B" w:rsidRDefault="00DE5E5B" w:rsidP="00833524">
      <w:pPr>
        <w:jc w:val="center"/>
        <w:rPr>
          <w:b/>
          <w:bCs/>
          <w:sz w:val="20"/>
          <w:szCs w:val="20"/>
        </w:rPr>
      </w:pPr>
      <w:r w:rsidRPr="00C64E1B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Тыс.руб.</w:t>
      </w:r>
    </w:p>
    <w:tbl>
      <w:tblPr>
        <w:tblW w:w="107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8"/>
        <w:gridCol w:w="4415"/>
        <w:gridCol w:w="2339"/>
      </w:tblGrid>
      <w:tr w:rsidR="00DE5E5B" w:rsidRPr="00C64E1B">
        <w:trPr>
          <w:trHeight w:val="1370"/>
        </w:trPr>
        <w:tc>
          <w:tcPr>
            <w:tcW w:w="3958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4415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339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Кассовое исполнение</w:t>
            </w:r>
          </w:p>
        </w:tc>
      </w:tr>
      <w:tr w:rsidR="00DE5E5B" w:rsidRPr="00C64E1B">
        <w:tc>
          <w:tcPr>
            <w:tcW w:w="3958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4415" w:type="dxa"/>
          </w:tcPr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Источники внутреннего финансиро-</w:t>
            </w:r>
          </w:p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вания дефицита местного бюджета, в том числе:</w:t>
            </w:r>
          </w:p>
        </w:tc>
        <w:tc>
          <w:tcPr>
            <w:tcW w:w="2339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</w:t>
            </w:r>
          </w:p>
        </w:tc>
      </w:tr>
      <w:tr w:rsidR="00DE5E5B" w:rsidRPr="00C64E1B">
        <w:tc>
          <w:tcPr>
            <w:tcW w:w="3958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4415" w:type="dxa"/>
          </w:tcPr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39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</w:t>
            </w:r>
          </w:p>
        </w:tc>
      </w:tr>
      <w:tr w:rsidR="00DE5E5B" w:rsidRPr="00C64E1B">
        <w:tc>
          <w:tcPr>
            <w:tcW w:w="3958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 xml:space="preserve"> 01 05 00 00 00 0000 500</w:t>
            </w:r>
          </w:p>
        </w:tc>
        <w:tc>
          <w:tcPr>
            <w:tcW w:w="4415" w:type="dxa"/>
          </w:tcPr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Увеличение  прочих остатков средств бюджетов</w:t>
            </w:r>
          </w:p>
        </w:tc>
        <w:tc>
          <w:tcPr>
            <w:tcW w:w="2339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-8046,6</w:t>
            </w:r>
          </w:p>
        </w:tc>
      </w:tr>
      <w:tr w:rsidR="00DE5E5B" w:rsidRPr="00C64E1B">
        <w:tc>
          <w:tcPr>
            <w:tcW w:w="3958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 xml:space="preserve"> 01 05 02 01 00 0000 510</w:t>
            </w:r>
          </w:p>
        </w:tc>
        <w:tc>
          <w:tcPr>
            <w:tcW w:w="4415" w:type="dxa"/>
          </w:tcPr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339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-8046,6</w:t>
            </w:r>
          </w:p>
        </w:tc>
      </w:tr>
      <w:tr w:rsidR="00DE5E5B" w:rsidRPr="00C64E1B">
        <w:tc>
          <w:tcPr>
            <w:tcW w:w="3958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 w:rsidRPr="00966E49">
              <w:rPr>
                <w:sz w:val="20"/>
                <w:szCs w:val="20"/>
              </w:rPr>
              <w:t xml:space="preserve"> 01 05 02 01 10 0000 510</w:t>
            </w:r>
          </w:p>
        </w:tc>
        <w:tc>
          <w:tcPr>
            <w:tcW w:w="4415" w:type="dxa"/>
          </w:tcPr>
          <w:p w:rsidR="00DE5E5B" w:rsidRPr="00966E49" w:rsidRDefault="00DE5E5B" w:rsidP="00E03964">
            <w:pPr>
              <w:rPr>
                <w:sz w:val="20"/>
                <w:szCs w:val="20"/>
              </w:rPr>
            </w:pPr>
            <w:r w:rsidRPr="00966E49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39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-8046,6</w:t>
            </w:r>
          </w:p>
        </w:tc>
      </w:tr>
      <w:tr w:rsidR="00DE5E5B" w:rsidRPr="00C64E1B">
        <w:tc>
          <w:tcPr>
            <w:tcW w:w="3958" w:type="dxa"/>
          </w:tcPr>
          <w:p w:rsidR="00DE5E5B" w:rsidRPr="00966E49" w:rsidRDefault="00DE5E5B" w:rsidP="00966E49">
            <w:pPr>
              <w:jc w:val="center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 xml:space="preserve"> 01 05 00 00 00 0000 600</w:t>
            </w:r>
          </w:p>
        </w:tc>
        <w:tc>
          <w:tcPr>
            <w:tcW w:w="4415" w:type="dxa"/>
          </w:tcPr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339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8456,7</w:t>
            </w:r>
          </w:p>
        </w:tc>
      </w:tr>
      <w:tr w:rsidR="00DE5E5B" w:rsidRPr="00C64E1B">
        <w:tc>
          <w:tcPr>
            <w:tcW w:w="3958" w:type="dxa"/>
          </w:tcPr>
          <w:p w:rsidR="00DE5E5B" w:rsidRPr="00966E49" w:rsidRDefault="00DE5E5B" w:rsidP="00966E49">
            <w:pPr>
              <w:ind w:left="20"/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 xml:space="preserve">                 01 05 02 01 00 0000 610</w:t>
            </w:r>
          </w:p>
        </w:tc>
        <w:tc>
          <w:tcPr>
            <w:tcW w:w="4415" w:type="dxa"/>
          </w:tcPr>
          <w:p w:rsidR="00DE5E5B" w:rsidRPr="00966E49" w:rsidRDefault="00DE5E5B" w:rsidP="00E03964">
            <w:pPr>
              <w:rPr>
                <w:b/>
                <w:bCs/>
                <w:sz w:val="20"/>
                <w:szCs w:val="20"/>
              </w:rPr>
            </w:pPr>
            <w:r w:rsidRPr="00966E49">
              <w:rPr>
                <w:b/>
                <w:bCs/>
                <w:sz w:val="20"/>
                <w:szCs w:val="20"/>
              </w:rPr>
              <w:t>Уменьшение  прочих остатков денежных средств бюджетов</w:t>
            </w:r>
          </w:p>
        </w:tc>
        <w:tc>
          <w:tcPr>
            <w:tcW w:w="2339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8456,7</w:t>
            </w:r>
          </w:p>
        </w:tc>
      </w:tr>
      <w:tr w:rsidR="00DE5E5B" w:rsidRPr="00C64E1B">
        <w:tc>
          <w:tcPr>
            <w:tcW w:w="3958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 w:rsidRPr="00966E49">
              <w:rPr>
                <w:sz w:val="20"/>
                <w:szCs w:val="20"/>
              </w:rPr>
              <w:t xml:space="preserve"> 01 05 02 01 10 0000 610</w:t>
            </w:r>
          </w:p>
        </w:tc>
        <w:tc>
          <w:tcPr>
            <w:tcW w:w="4415" w:type="dxa"/>
          </w:tcPr>
          <w:p w:rsidR="00DE5E5B" w:rsidRPr="00966E49" w:rsidRDefault="00DE5E5B" w:rsidP="00E03964">
            <w:pPr>
              <w:rPr>
                <w:sz w:val="20"/>
                <w:szCs w:val="20"/>
              </w:rPr>
            </w:pPr>
            <w:r w:rsidRPr="00966E49">
              <w:rPr>
                <w:sz w:val="20"/>
                <w:szCs w:val="20"/>
              </w:rPr>
              <w:t>уменьшение прочих остатков денежных средств бюджетов поселения</w:t>
            </w:r>
          </w:p>
        </w:tc>
        <w:tc>
          <w:tcPr>
            <w:tcW w:w="2339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8456,7</w:t>
            </w:r>
          </w:p>
        </w:tc>
      </w:tr>
      <w:tr w:rsidR="00DE5E5B" w:rsidRPr="00C64E1B">
        <w:tc>
          <w:tcPr>
            <w:tcW w:w="3958" w:type="dxa"/>
          </w:tcPr>
          <w:p w:rsidR="00DE5E5B" w:rsidRPr="00966E49" w:rsidRDefault="00DE5E5B" w:rsidP="00E03964">
            <w:pPr>
              <w:rPr>
                <w:sz w:val="20"/>
                <w:szCs w:val="20"/>
              </w:rPr>
            </w:pPr>
            <w:r w:rsidRPr="00966E49">
              <w:rPr>
                <w:sz w:val="20"/>
                <w:szCs w:val="20"/>
              </w:rPr>
              <w:t>ИТОГО</w:t>
            </w:r>
          </w:p>
        </w:tc>
        <w:tc>
          <w:tcPr>
            <w:tcW w:w="4415" w:type="dxa"/>
          </w:tcPr>
          <w:p w:rsidR="00DE5E5B" w:rsidRPr="00966E49" w:rsidRDefault="00DE5E5B" w:rsidP="00E03964">
            <w:pPr>
              <w:rPr>
                <w:sz w:val="20"/>
                <w:szCs w:val="20"/>
              </w:rPr>
            </w:pPr>
          </w:p>
        </w:tc>
        <w:tc>
          <w:tcPr>
            <w:tcW w:w="2339" w:type="dxa"/>
          </w:tcPr>
          <w:p w:rsidR="00DE5E5B" w:rsidRPr="00966E49" w:rsidRDefault="00DE5E5B" w:rsidP="00966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</w:t>
            </w:r>
          </w:p>
        </w:tc>
      </w:tr>
    </w:tbl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jc w:val="both"/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  <w:r w:rsidRPr="00C64E1B">
        <w:rPr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</w:pPr>
    </w:p>
    <w:p w:rsidR="00DE5E5B" w:rsidRPr="00C64E1B" w:rsidRDefault="00DE5E5B" w:rsidP="00833524">
      <w:pPr>
        <w:rPr>
          <w:sz w:val="20"/>
          <w:szCs w:val="20"/>
        </w:rPr>
        <w:sectPr w:rsidR="00DE5E5B" w:rsidRPr="00C64E1B">
          <w:pgSz w:w="11906" w:h="16838"/>
          <w:pgMar w:top="357" w:right="1106" w:bottom="1134" w:left="540" w:header="709" w:footer="709" w:gutter="0"/>
          <w:cols w:space="708"/>
          <w:docGrid w:linePitch="360"/>
        </w:sectPr>
      </w:pPr>
    </w:p>
    <w:p w:rsidR="00DE5E5B" w:rsidRPr="00C64E1B" w:rsidRDefault="00DE5E5B" w:rsidP="00833524">
      <w:pPr>
        <w:jc w:val="both"/>
      </w:pPr>
    </w:p>
    <w:p w:rsidR="00DE5E5B" w:rsidRDefault="00DE5E5B"/>
    <w:sectPr w:rsidR="00DE5E5B" w:rsidSect="00CE76A1">
      <w:pgSz w:w="11906" w:h="16838"/>
      <w:pgMar w:top="357" w:right="1106" w:bottom="1134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95AA4"/>
    <w:multiLevelType w:val="hybridMultilevel"/>
    <w:tmpl w:val="D4181F38"/>
    <w:lvl w:ilvl="0" w:tplc="9F60D430">
      <w:start w:val="3"/>
      <w:numFmt w:val="bullet"/>
      <w:lvlText w:val="-"/>
      <w:lvlJc w:val="left"/>
      <w:pPr>
        <w:tabs>
          <w:tab w:val="num" w:pos="1482"/>
        </w:tabs>
        <w:ind w:left="148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02"/>
        </w:tabs>
        <w:ind w:left="220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2"/>
        </w:tabs>
        <w:ind w:left="43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2"/>
        </w:tabs>
        <w:ind w:left="580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2"/>
        </w:tabs>
        <w:ind w:left="652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2"/>
        </w:tabs>
        <w:ind w:left="7242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3524"/>
    <w:rsid w:val="0001189A"/>
    <w:rsid w:val="001B02A1"/>
    <w:rsid w:val="00317B0D"/>
    <w:rsid w:val="003D7BBC"/>
    <w:rsid w:val="004312B1"/>
    <w:rsid w:val="005C6228"/>
    <w:rsid w:val="005E7E37"/>
    <w:rsid w:val="007873A4"/>
    <w:rsid w:val="00833524"/>
    <w:rsid w:val="00893912"/>
    <w:rsid w:val="008D7F7D"/>
    <w:rsid w:val="008E118F"/>
    <w:rsid w:val="00932AD8"/>
    <w:rsid w:val="00966E49"/>
    <w:rsid w:val="0097113A"/>
    <w:rsid w:val="00A96346"/>
    <w:rsid w:val="00AE725E"/>
    <w:rsid w:val="00B57701"/>
    <w:rsid w:val="00C159F0"/>
    <w:rsid w:val="00C64E1B"/>
    <w:rsid w:val="00C92DA5"/>
    <w:rsid w:val="00CB15C4"/>
    <w:rsid w:val="00CE76A1"/>
    <w:rsid w:val="00D30E76"/>
    <w:rsid w:val="00D7054D"/>
    <w:rsid w:val="00D857EA"/>
    <w:rsid w:val="00DE5E5B"/>
    <w:rsid w:val="00E03964"/>
    <w:rsid w:val="00EF5DE2"/>
    <w:rsid w:val="00F501BD"/>
    <w:rsid w:val="00F52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52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3524"/>
    <w:pPr>
      <w:keepNext/>
      <w:ind w:left="1122"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3524"/>
    <w:pPr>
      <w:keepNext/>
      <w:ind w:left="1122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3524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33524"/>
    <w:pPr>
      <w:keepNext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335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335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3352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3352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833524"/>
    <w:pPr>
      <w:jc w:val="center"/>
    </w:pPr>
    <w:rPr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833524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833524"/>
    <w:pPr>
      <w:jc w:val="center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33524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833524"/>
    <w:rPr>
      <w:sz w:val="36"/>
      <w:szCs w:val="3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33524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8335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8335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33524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335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352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</TotalTime>
  <Pages>11</Pages>
  <Words>3529</Words>
  <Characters>20121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53635353</cp:lastModifiedBy>
  <cp:revision>3</cp:revision>
  <dcterms:created xsi:type="dcterms:W3CDTF">2013-10-21T02:41:00Z</dcterms:created>
  <dcterms:modified xsi:type="dcterms:W3CDTF">2013-10-28T04:21:00Z</dcterms:modified>
</cp:coreProperties>
</file>